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f15d" w14:paraId="ca4f15d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5166DC">
        <w:t>Trgovački sud u Pazinu, po stečajnoj sutkinji Tijani Licul, po prijedlogu predlagatelja Financijske agencije, OIB: 85821130368, Regionalni centar Rijeka, Podružnica Pula, Giardini 5, radi otvaranja stečajnog postupka nad dužnikom DEX - M.T.S. d.o.o. LABIN, Presika 22 B, OIB: 19743249583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612B10">
        <w:t>DEX - M.T.S. d.o.o. LABIN, Presika 22 B, OIB: 19743249583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612B10">
        <w:rPr>
          <w:sz w:val="23"/>
          <w:szCs w:val="23"/>
        </w:rPr>
        <w:t>468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612B10">
        <w:rPr>
          <w:sz w:val="23"/>
          <w:szCs w:val="23"/>
          <w:lang w:val="pl-PL"/>
        </w:rPr>
        <w:t>nije pristupiop nitko</w:t>
      </w:r>
      <w:r w:rsidR="00F032CF">
        <w:rPr>
          <w:sz w:val="23"/>
          <w:szCs w:val="23"/>
          <w:lang w:val="pl-PL"/>
        </w:rPr>
        <w:t xml:space="preserve">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12B10">
        <w:rPr>
          <w:sz w:val="23"/>
          <w:szCs w:val="23"/>
        </w:rPr>
        <w:t>29</w:t>
      </w:r>
      <w:r w:rsidR="007C449E" w:rsidRPr="007C449E">
        <w:rPr>
          <w:sz w:val="23"/>
          <w:szCs w:val="23"/>
        </w:rPr>
        <w:t xml:space="preserve">. </w:t>
      </w:r>
      <w:r w:rsidR="00612B10">
        <w:rPr>
          <w:sz w:val="23"/>
          <w:szCs w:val="23"/>
        </w:rPr>
        <w:t>travnja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B10A75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612B10">
        <w:t>29</w:t>
      </w:r>
      <w:r>
        <w:t xml:space="preserve">. </w:t>
      </w:r>
      <w:r w:rsidR="00612B10">
        <w:t>travnja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5166DC">
      <w:t>Posl. broj: 4 St-468/2016-11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5166DC">
      <w:t>468/2016-11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45F23"/>
    <w:rsid w:val="00384337"/>
    <w:rsid w:val="00384593"/>
    <w:rsid w:val="003E1420"/>
    <w:rsid w:val="003F06F5"/>
    <w:rsid w:val="005044EB"/>
    <w:rsid w:val="005166DC"/>
    <w:rsid w:val="00612B10"/>
    <w:rsid w:val="006309C9"/>
    <w:rsid w:val="007A0862"/>
    <w:rsid w:val="007C449E"/>
    <w:rsid w:val="007F578A"/>
    <w:rsid w:val="008D1BB7"/>
    <w:rsid w:val="008E67E0"/>
    <w:rsid w:val="008F47F7"/>
    <w:rsid w:val="0091396A"/>
    <w:rsid w:val="00970A07"/>
    <w:rsid w:val="00980F33"/>
    <w:rsid w:val="00A1177A"/>
    <w:rsid w:val="00A346E7"/>
    <w:rsid w:val="00B10A75"/>
    <w:rsid w:val="00B3377A"/>
    <w:rsid w:val="00B46D53"/>
    <w:rsid w:val="00C70DCB"/>
    <w:rsid w:val="00C74498"/>
    <w:rsid w:val="00CC3C4F"/>
    <w:rsid w:val="00DC645B"/>
    <w:rsid w:val="00DF7255"/>
    <w:rsid w:val="00E74F3A"/>
    <w:rsid w:val="00F032CF"/>
    <w:rsid w:val="00F41244"/>
    <w:rsid w:val="00F43BB1"/>
    <w:rsid w:val="00F551FF"/>
    <w:rsid w:val="00F7051D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F2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F2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F2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F2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F2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F2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F2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F2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 - M.T.S. d.o.o. LABIN zastupanog po punomoćniku Milan Desančić</izvorni_sadrzaj>
    <derivirana_varijabla naziv="DomainObject.Predmet.ProtustrankaFormated_1">  DEX - M.T.S. d.o.o. LABIN zastupanog po punomoćniku Milan Desančić</derivirana_varijabla>
  </DomainObject.Predmet.ProtustrankaFormated>
  <DomainObject.Predmet.ProtustrankaFormatedOIB>
    <izvorni_sadrzaj>  DEX - M.T.S. d.o.o. LABIN, OIB 19743249583 zastupanog po punomoćniku Milan Desančić</izvorni_sadrzaj>
    <derivirana_varijabla naziv="DomainObject.Predmet.ProtustrankaFormatedOIB_1">  DEX - M.T.S. d.o.o. LABIN, OIB 19743249583 zastupanog po punomoćniku Milan Desančić</derivirana_varijabla>
  </DomainObject.Predmet.ProtustrankaFormatedOIB>
  <DomainObject.Predmet.ProtustrankaFormatedWithAdress>
    <izvorni_sadrzaj> DEX - M.T.S. d.o.o. LABIN, Presika 22 B, 52220 Labin zastupanog po punomoćniku Milan Desančić</izvorni_sadrzaj>
    <derivirana_varijabla naziv="DomainObject.Predmet.ProtustrankaFormatedWithAdress_1"> DEX - M.T.S. d.o.o. LABIN, Presika 22 B, 52220 Labin zastupanog po punomoćniku Milan Desančić</derivirana_varijabla>
  </DomainObject.Predmet.ProtustrankaFormatedWithAdress>
  <DomainObject.Predmet.ProtustrankaFormatedWithAdressOIB>
    <izvorni_sadrzaj> DEX - M.T.S. d.o.o. LABIN, OIB 19743249583, Presika 22 B, 52220 Labin zastupanog po punomoćniku Milan Desančić</izvorni_sadrzaj>
    <derivirana_varijabla naziv="DomainObject.Predmet.ProtustrankaFormatedWithAdressOIB_1"> DEX - M.T.S. d.o.o. LABIN, OIB 19743249583, Presika 22 B, 52220 Labin zastupanog po punomoćniku Milan Desančić</derivirana_varijabla>
  </DomainObject.Predmet.ProtustrankaFormatedWithAdressOIB>
  <DomainObject.Predmet.ProtustrankaWithAdress>
    <izvorni_sadrzaj>DEX - M.T.S. d.o.o. LABIN Presika 22 B, 52220 Labin</izvorni_sadrzaj>
    <derivirana_varijabla naziv="DomainObject.Predmet.ProtustrankaWithAdress_1">DEX - M.T.S. d.o.o. LABIN Presika 22 B, 52220 Labin</derivirana_varijabla>
  </DomainObject.Predmet.ProtustrankaWithAdress>
  <DomainObject.Predmet.ProtustrankaWithAdressOIB>
    <izvorni_sadrzaj>DEX - M.T.S. d.o.o. LABIN, OIB 19743249583, Presika 22 B, 52220 Labin</izvorni_sadrzaj>
    <derivirana_varijabla naziv="DomainObject.Predmet.ProtustrankaWithAdressOIB_1">DEX - M.T.S. d.o.o. LABIN, OIB 19743249583, Presika 22 B, 52220 Labin</derivirana_varijabla>
  </DomainObject.Predmet.ProtustrankaWithAdressOIB>
  <DomainObject.Predmet.ProtustrankaNazivFormated>
    <izvorni_sadrzaj>DEX - M.T.S. d.o.o. LABIN</izvorni_sadrzaj>
    <derivirana_varijabla naziv="DomainObject.Predmet.ProtustrankaNazivFormated_1">DEX - M.T.S. d.o.o. LABIN</derivirana_varijabla>
  </DomainObject.Predmet.ProtustrankaNazivFormated>
  <DomainObject.Predmet.ProtustrankaNazivFormatedOIB>
    <izvorni_sadrzaj>DEX - M.T.S. d.o.o. LABIN, OIB 19743249583</izvorni_sadrzaj>
    <derivirana_varijabla naziv="DomainObject.Predmet.ProtustrankaNazivFormatedOIB_1">DEX - M.T.S. d.o.o. LABIN, OIB 19743249583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83163.55</izvorni_sadrzaj>
    <derivirana_varijabla naziv="DomainObject.Predmet.TrenutnaVrijednost_1">83163.55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DEX - M.T.S. d.o.o. LABIN zastupanog po punomoćniku Milan Desančić</item>
    </izvorni_sadrzaj>
    <derivirana_varijabla naziv="DomainObject.Predmet.ProtuStrankaListFormated_1">
      <item>DEX - M.T.S. d.o.o. LABIN zastupanog po punomoćniku Milan Desančić</item>
    </derivirana_varijabla>
  </DomainObject.Predmet.ProtuStrankaListFormated>
  <DomainObject.Predmet.ProtuStrankaListFormatedOIB>
    <izvorni_sadrzaj>
      <item>DEX - M.T.S. d.o.o. LABIN, OIB 19743249583 zastupanog po punomoćniku Milan Desančić</item>
    </izvorni_sadrzaj>
    <derivirana_varijabla naziv="DomainObject.Predmet.ProtuStrankaListFormatedOIB_1">
      <item>DEX - M.T.S. d.o.o. LABIN, OIB 19743249583 zastupanog po punomoćniku Milan Desančić</item>
    </derivirana_varijabla>
  </DomainObject.Predmet.ProtuStrankaListFormatedOIB>
  <DomainObject.Predmet.ProtuStrankaListFormatedWithAdress>
    <izvorni_sadrzaj>
      <item>DEX - M.T.S. d.o.o. LABIN, Presika 22 B, 52220 Labin zastupanog po punomoćniku Milan Desančić</item>
    </izvorni_sadrzaj>
    <derivirana_varijabla naziv="DomainObject.Predmet.ProtuStrankaListFormatedWithAdress_1">
      <item>DEX - M.T.S. d.o.o. LABIN, Presika 22 B, 52220 Labin zastupanog po punomoćniku Milan Desančić</item>
    </derivirana_varijabla>
  </DomainObject.Predmet.ProtuStrankaListFormatedWithAdress>
  <DomainObject.Predmet.ProtuStrankaListFormatedWithAdressOIB>
    <izvorni_sadrzaj>
      <item>DEX - M.T.S. d.o.o. LABIN, OIB 19743249583, Presika 22 B, 52220 Labin zastupanog po punomoćniku Milan Desančić</item>
    </izvorni_sadrzaj>
    <derivirana_varijabla naziv="DomainObject.Predmet.ProtuStrankaListFormatedWithAdressOIB_1">
      <item>DEX - M.T.S. d.o.o. LABIN, OIB 19743249583, Presika 22 B, 52220 Labin zastupanog po punomoćniku Milan Desančić</item>
    </derivirana_varijabla>
  </DomainObject.Predmet.ProtuStrankaListFormatedWithAdressOIB>
  <DomainObject.Predmet.ProtuStrankaListNazivFormated>
    <izvorni_sadrzaj>
      <item>DEX - M.T.S. d.o.o. LABIN</item>
    </izvorni_sadrzaj>
    <derivirana_varijabla naziv="DomainObject.Predmet.ProtuStrankaListNazivFormated_1">
      <item>DEX - M.T.S. d.o.o. LABIN</item>
    </derivirana_varijabla>
  </DomainObject.Predmet.ProtuStrankaListNazivFormated>
  <DomainObject.Predmet.ProtuStrankaListNazivFormatedOIB>
    <izvorni_sadrzaj>
      <item>DEX - M.T.S. d.o.o. LABIN, OIB 19743249583</item>
    </izvorni_sadrzaj>
    <derivirana_varijabla naziv="DomainObject.Predmet.ProtuStrankaListNazivFormatedOIB_1">
      <item>DEX - M.T.S. d.o.o. LABIN, OIB 19743249583</item>
    </derivirana_varijabla>
  </DomainObject.Predmet.ProtuStrankaListNazivFormatedOIB>
  <DomainObject.Predmet.OstaliListFormated>
    <izvorni_sadrzaj>
      <item>Milan Desančić punomoćnik sudionika u postupku DEX - M.T.S. d.o.o. LABIN</item>
    </izvorni_sadrzaj>
    <derivirana_varijabla naziv="DomainObject.Predmet.OstaliListFormated_1">
      <item>Milan Desančić punomoćnik sudionika u postupku DEX - M.T.S. d.o.o. LABIN</item>
    </derivirana_varijabla>
  </DomainObject.Predmet.OstaliListFormated>
  <DomainObject.Predmet.OstaliListFormatedOIB>
    <izvorni_sadrzaj>
      <item>Milan Desančić, OIB 68157269316 punomoćnik sudionika u postupku DEX - M.T.S. d.o.o. LABIN</item>
    </izvorni_sadrzaj>
    <derivirana_varijabla naziv="DomainObject.Predmet.OstaliListFormatedOIB_1">
      <item>Milan Desančić, OIB 68157269316 punomoćnik sudionika u postupku DEX - M.T.S. d.o.o. LABIN</item>
    </derivirana_varijabla>
  </DomainObject.Predmet.OstaliListFormatedOIB>
  <DomainObject.Predmet.OstaliListFormatedWithAdress>
    <izvorni_sadrzaj>
      <item>Milan Desančić, Presika 22b, 52220 Presika punomoćnik sudionika u postupku DEX - M.T.S. d.o.o. LABIN</item>
    </izvorni_sadrzaj>
    <derivirana_varijabla naziv="DomainObject.Predmet.OstaliListFormatedWithAdress_1">
      <item>Milan Desančić, Presika 22b, 52220 Presika punomoćnik sudionika u postupku DEX - M.T.S. d.o.o. LABIN</item>
    </derivirana_varijabla>
  </DomainObject.Predmet.OstaliListFormatedWithAdress>
  <DomainObject.Predmet.OstaliListFormatedWithAdressOIB>
    <izvorni_sadrzaj>
      <item>Milan Desančić, OIB 68157269316, Presika 22b, 52220 Presika punomoćnik sudionika u postupku DEX - M.T.S. d.o.o. LABIN</item>
    </izvorni_sadrzaj>
    <derivirana_varijabla naziv="DomainObject.Predmet.OstaliListFormatedWithAdressOIB_1">
      <item>Milan Desančić, OIB 68157269316, Presika 22b, 52220 Presika punomoćnik sudionika u postupku DEX - M.T.S. d.o.o. LABIN</item>
    </derivirana_varijabla>
  </DomainObject.Predmet.OstaliListFormatedWithAdressOIB>
  <DomainObject.Predmet.OstaliListNazivFormated>
    <izvorni_sadrzaj>
      <item>Milan Desančić</item>
    </izvorni_sadrzaj>
    <derivirana_varijabla naziv="DomainObject.Predmet.OstaliListNazivFormated_1">
      <item>Milan Desančić</item>
    </derivirana_varijabla>
  </DomainObject.Predmet.OstaliListNazivFormated>
  <DomainObject.Predmet.OstaliListNazivFormatedOIB>
    <izvorni_sadrzaj>
      <item>Milan Desančić, OIB 68157269316</item>
    </izvorni_sadrzaj>
    <derivirana_varijabla naziv="DomainObject.Predmet.OstaliListNazivFormatedOIB_1">
      <item>Milan Desančić, OIB 68157269316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DEX - M.T.S. d.o.o. LABIN</izvorni_sadrzaj>
    <derivirana_varijabla naziv="DomainObject.Predmet.ProtustrankaIDrugi_1">DEX - M.T.S.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DEX - M.T.S. d.o.o. LABIN, OIB 19743249583, Presika 22 B, 52220 Labin</izvorni_sadrzaj>
    <derivirana_varijabla naziv="DomainObject.Predmet.ProtustrankaIDrugiAdressOIB_1">DEX - M.T.S. d.o.o. LABIN, OIB 19743249583, Presika 22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DEX - M.T.S. d.o.o. LABIN</item>
      <item>Milan Desančić</item>
    </izvorni_sadrzaj>
    <derivirana_varijabla naziv="DomainObject.Predmet.SudioniciListNaziv_1">
      <item>FINANCIJSKA AGENCIJA, RC RIJEKA, PODRUŽNICA PULA, PULA</item>
      <item>DEX - M.T.S. d.o.o. LABIN</item>
      <item>Milan Desančić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DEX - M.T.S. d.o.o. LABIN, OIB 19743249583, Presika 22 B,52220 Labin</item>
      <item>Milan Desančić, OIB 68157269316, Presika 22b,52220 Presika</item>
    </izvorni_sadrzaj>
    <derivirana_varijabla naziv="DomainObject.Predmet.SudioniciListAdressOIB_1">
      <item>FINANCIJSKA AGENCIJA, RC RIJEKA, PODRUŽNICA PULA, PULA, OIB 85821130368, Giardini 5,52100 Pula</item>
      <item>DEX - M.T.S. d.o.o. LABIN, OIB 19743249583, Presika 22 B,52220 Labin</item>
      <item>Milan Desančić, OIB 68157269316, Presika 22b,52220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19743249583</item>
      <item>, OIB 68157269316</item>
    </izvorni_sadrzaj>
    <derivirana_varijabla naziv="DomainObject.Predmet.SudioniciListNazivOIB_1">
      <item>, OIB 85821130368</item>
      <item>, OIB 19743249583</item>
      <item>, OIB 68157269316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2104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2016-04-29T08:23:00Z</dcterms:created>
  <dc:creator>Jasmina Matika</dc:creator>
  <cp:lastModifiedBy>Sanja Prodan</cp:lastModifiedBy>
  <cp:lastPrinted>2016-04-29T08:25:00Z</cp:lastPrinted>
  <dcterms:modified xmlns:xsi="http://www.w3.org/2001/XMLSchema-instance" xsi:type="dcterms:W3CDTF">2016-04-29T08:25:00Z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