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6916" w14:paraId="7846916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DB5CEC">
        <w:t>315</w:t>
      </w:r>
      <w:r>
        <w:t>/16-6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DB5CEC">
        <w:t>GRUPA GAVA d.o.o., Zadar, Ivana Viteza od Sredne 17, Zadar, OIB: 95617126155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DB5CEC">
        <w:t>01</w:t>
      </w:r>
      <w:r w:rsidR="00056B8E">
        <w:t>. ožujka</w:t>
      </w:r>
      <w:r>
        <w:t xml:space="preserve"> 2016</w:t>
      </w:r>
      <w:r w:rsidRPr="00FC1537">
        <w:t xml:space="preserve">., dana </w:t>
      </w:r>
      <w:r w:rsidR="00056B8E">
        <w:t>18</w:t>
      </w:r>
      <w:r>
        <w:t xml:space="preserve">. ožujka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DB5CEC">
        <w:t>GRUPA GAVA d.o.o., Zadar, Ivana Viteza od Sredne 17, Zadar, OIB: 95617126155</w:t>
      </w:r>
      <w:r>
        <w:t xml:space="preserve">, </w:t>
      </w:r>
      <w:r w:rsidRPr="00FC1537">
        <w:t xml:space="preserve">iznosi </w:t>
      </w:r>
      <w:r w:rsidR="00DB5CEC">
        <w:rPr>
          <w:b/>
        </w:rPr>
        <w:t>720,18</w:t>
      </w:r>
      <w:r>
        <w:rPr>
          <w:b/>
        </w:rPr>
        <w:t xml:space="preserve"> </w:t>
      </w:r>
      <w:r>
        <w:t>kuna.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DB5CEC">
        <w:t>Francesco Gava, Italija, Treviso, Viale Monte Grappa 1/c</w:t>
      </w:r>
      <w:r w:rsidR="00247F4A">
        <w:t>,</w:t>
      </w:r>
      <w:r>
        <w:t xml:space="preserve"> </w:t>
      </w:r>
      <w:r w:rsidRPr="00FC1537">
        <w:t>dužnika</w:t>
      </w:r>
      <w:r>
        <w:t xml:space="preserve"> </w:t>
      </w:r>
      <w:r w:rsidR="00DB5CEC">
        <w:t>GRUPA GAVA 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DB5CEC">
        <w:t>GRUPA GAVA d.o.o., Zadar, Ivana Viteza od Sredne 17, Zadar, OIB: 95617126155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DB5CEC">
        <w:t>GRUPA GAVA 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056B8E">
        <w:t>18</w:t>
      </w:r>
      <w:r>
        <w:t>. ožujka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F24F4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247F4A">
      <w:t>31</w:t>
    </w:r>
    <w:r w:rsidR="00DB5CEC">
      <w:t>5</w:t>
    </w:r>
    <w:r>
      <w:t>/16-6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56B8E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47F4A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4F24F4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B5CEC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6429"/>
    <w:rsid w:val="00F01584"/>
    <w:rsid w:val="00F21612"/>
    <w:rsid w:val="00F252AF"/>
    <w:rsid w:val="00F32BF4"/>
    <w:rsid w:val="00F46E88"/>
    <w:rsid w:val="00F50235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F2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F2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GAVA društvo s ograničenom odgovornošću za građenje i poslovne usluge</izvorni_sadrzaj>
    <derivirana_varijabla naziv="DomainObject.Predmet.ProtustrankaFormated_1">  GRUPA GAVA društvo s ograničenom odgovornošću za građenje i poslovne usluge</derivirana_varijabla>
  </DomainObject.Predmet.ProtustrankaFormated>
  <DomainObject.Predmet.ProtustrankaFormatedOIB>
    <izvorni_sadrzaj>  GRUPA GAVA društvo s ograničenom odgovornošću za građenje i poslovne usluge, OIB 95617126155</izvorni_sadrzaj>
    <derivirana_varijabla naziv="DomainObject.Predmet.ProtustrankaFormatedOIB_1">  GRUPA GAVA društvo s ograničenom odgovornošću za građenje i poslovne usluge, OIB 95617126155</derivirana_varijabla>
  </DomainObject.Predmet.ProtustrankaFormatedOIB>
  <DomainObject.Predmet.ProtustrankaFormatedWithAdress>
    <izvorni_sadrzaj> GRUPA GAVA društvo s ograničenom odgovornošću za građenje i poslovne usluge, Ivana Viteza od Sredne 17, 23000 Zadar</izvorni_sadrzaj>
    <derivirana_varijabla naziv="DomainObject.Predmet.ProtustrankaFormatedWithAdress_1"> GRUPA GAVA društvo s ograničenom odgovornošću za građenje i poslovne usluge, Ivana Viteza od Sredne 17, 23000 Zadar</derivirana_varijabla>
  </DomainObject.Predmet.ProtustrankaFormatedWithAdress>
  <DomainObject.Predmet.ProtustrankaFormatedWithAdressOIB>
    <izvorni_sadrzaj> GRUPA GAVA društvo s ograničenom odgovornošću za građenje i poslovne usluge, OIB 95617126155, Ivana Viteza od Sredne 17, 23000 Zadar</izvorni_sadrzaj>
    <derivirana_varijabla naziv="DomainObject.Predmet.ProtustrankaFormatedWithAdressOIB_1"> GRUPA GAVA društvo s ograničenom odgovornošću za građenje i poslovne usluge, OIB 95617126155, Ivana Viteza od Sredne 17, 23000 Zadar</derivirana_varijabla>
  </DomainObject.Predmet.ProtustrankaFormatedWithAdressOIB>
  <DomainObject.Predmet.ProtustrankaWithAdress>
    <izvorni_sadrzaj>GRUPA GAVA društvo s ograničenom odgovornošću za građenje i poslovne usluge Ivana Viteza od Sredne 17, 23000 Zadar</izvorni_sadrzaj>
    <derivirana_varijabla naziv="DomainObject.Predmet.ProtustrankaWithAdress_1">GRUPA GAVA društvo s ograničenom odgovornošću za građenje i poslovne usluge Ivana Viteza od Sredne 17, 23000 Zadar</derivirana_varijabla>
  </DomainObject.Predmet.ProtustrankaWithAdress>
  <DomainObject.Predmet.ProtustrankaWithAdressOIB>
    <izvorni_sadrzaj>GRUPA GAVA društvo s ograničenom odgovornošću za građenje i poslovne usluge, OIB 95617126155, Ivana Viteza od Sredne 17, 23000 Zadar</izvorni_sadrzaj>
    <derivirana_varijabla naziv="DomainObject.Predmet.ProtustrankaWithAdressOIB_1">GRUPA GAVA društvo s ograničenom odgovornošću za građenje i poslovne usluge, OIB 95617126155, Ivana Viteza od Sredne 17, 23000 Zadar</derivirana_varijabla>
  </DomainObject.Predmet.ProtustrankaWithAdressOIB>
  <DomainObject.Predmet.ProtustrankaNazivFormated>
    <izvorni_sadrzaj>GRUPA GAVA društvo s ograničenom odgovornošću za građenje i poslovne usluge</izvorni_sadrzaj>
    <derivirana_varijabla naziv="DomainObject.Predmet.ProtustrankaNazivFormated_1">GRUPA GAVA društvo s ograničenom odgovornošću za građenje i poslovne usluge</derivirana_varijabla>
  </DomainObject.Predmet.ProtustrankaNazivFormated>
  <DomainObject.Predmet.ProtustrankaNazivFormatedOIB>
    <izvorni_sadrzaj>GRUPA GAVA društvo s ograničenom odgovornošću za građenje i poslovne usluge, OIB 95617126155</izvorni_sadrzaj>
    <derivirana_varijabla naziv="DomainObject.Predmet.ProtustrankaNazivFormatedOIB_1">GRUPA GAVA društvo s ograničenom odgovornošću za građenje i poslovne usluge, OIB 95617126155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720.18</izvorni_sadrzaj>
    <derivirana_varijabla naziv="DomainObject.Predmet.TrenutnaVrijednost_1">720.18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GAVA društvo s ograničenom odgovornošću za građenje i poslovne usluge</item>
    </izvorni_sadrzaj>
    <derivirana_varijabla naziv="DomainObject.Predmet.ProtuStrankaListFormated_1">
      <item>GRUPA GAVA društvo s ograničenom odgovornošću za građenje i poslovne usluge</item>
    </derivirana_varijabla>
  </DomainObject.Predmet.ProtuStrankaListFormated>
  <DomainObject.Predmet.ProtuStrankaListFormatedOIB>
    <izvorni_sadrzaj>
      <item>GRUPA GAVA društvo s ograničenom odgovornošću za građenje i poslovne usluge, OIB 95617126155</item>
    </izvorni_sadrzaj>
    <derivirana_varijabla naziv="DomainObject.Predmet.ProtuStrankaListFormatedOIB_1">
      <item>GRUPA GAVA društvo s ograničenom odgovornošću za građenje i poslovne usluge, OIB 95617126155</item>
    </derivirana_varijabla>
  </DomainObject.Predmet.ProtuStrankaListFormatedOIB>
  <DomainObject.Predmet.ProtuStrankaListFormatedWithAdress>
    <izvorni_sadrzaj>
      <item>GRUPA GAVA društvo s ograničenom odgovornošću za građenje i poslovne usluge, Ivana Viteza od Sredne 17, 23000 Zadar</item>
    </izvorni_sadrzaj>
    <derivirana_varijabla naziv="DomainObject.Predmet.ProtuStrankaListFormatedWithAdress_1">
      <item>GRUPA GAVA društvo s ograničenom odgovornošću za građenje i poslovne usluge, Ivana Viteza od Sredne 17, 23000 Zadar</item>
    </derivirana_varijabla>
  </DomainObject.Predmet.ProtuStrankaListFormatedWithAdress>
  <DomainObject.Predmet.ProtuStrankaListFormatedWithAdressOIB>
    <izvorni_sadrzaj>
      <item>GRUPA GAVA društvo s ograničenom odgovornošću za građenje i poslovne usluge, OIB 95617126155, Ivana Viteza od Sredne 17, 23000 Zadar</item>
    </izvorni_sadrzaj>
    <derivirana_varijabla naziv="DomainObject.Predmet.ProtuStrankaListFormatedWithAdressOIB_1">
      <item>GRUPA GAVA društvo s ograničenom odgovornošću za građenje i poslovne usluge, OIB 95617126155, Ivana Viteza od Sredne 17, 23000 Zadar</item>
    </derivirana_varijabla>
  </DomainObject.Predmet.ProtuStrankaListFormatedWithAdressOIB>
  <DomainObject.Predmet.ProtuStrankaListNazivFormated>
    <izvorni_sadrzaj>
      <item>GRUPA GAVA društvo s ograničenom odgovornošću za građenje i poslovne usluge</item>
    </izvorni_sadrzaj>
    <derivirana_varijabla naziv="DomainObject.Predmet.ProtuStrankaListNazivFormated_1">
      <item>GRUPA GAVA društvo s ograničenom odgovornošću za građenje i poslovne usluge</item>
    </derivirana_varijabla>
  </DomainObject.Predmet.ProtuStrankaListNazivFormated>
  <DomainObject.Predmet.ProtuStrankaListNazivFormatedOIB>
    <izvorni_sadrzaj>
      <item>GRUPA GAVA društvo s ograničenom odgovornošću za građenje i poslovne usluge, OIB 95617126155</item>
    </izvorni_sadrzaj>
    <derivirana_varijabla naziv="DomainObject.Predmet.ProtuStrankaListNazivFormatedOIB_1">
      <item>GRUPA GAVA društvo s ograničenom odgovornošću za građenje i poslovne usluge, OIB 95617126155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GAVA društvo s ograničenom odgovornošću za građenje i poslovne usluge</izvorni_sadrzaj>
    <derivirana_varijabla naziv="DomainObject.Predmet.ProtustrankaIDrugi_1">GRUPA GAVA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GAVA društvo s ograničenom odgovornošću za građenje i poslovne usluge, OIB 95617126155, Ivana Viteza od Sredne 17, 23000 Zadar</izvorni_sadrzaj>
    <derivirana_varijabla naziv="DomainObject.Predmet.ProtustrankaIDrugiAdressOIB_1">GRUPA GAVA društvo s ograničenom odgovornošću za građenje i poslovne usluge, OIB 95617126155, Ivana Viteza od Sredne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GAVA društvo s ograničenom odgovornošću za građenje i poslovne usluge</item>
    </izvorni_sadrzaj>
    <derivirana_varijabla naziv="DomainObject.Predmet.SudioniciListNaziv_1">
      <item>FINA</item>
      <item>GRUPA GAVA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GAVA društvo s ograničenom odgovornošću za građenje i poslovne usluge, OIB 95617126155, Ivana Viteza od Sredne 17,23000 Zadar</item>
    </izvorni_sadrzaj>
    <derivirana_varijabla naziv="DomainObject.Predmet.SudioniciListAdressOIB_1">
      <item>FINA, OIB 85821130368</item>
      <item>GRUPA GAVA društvo s ograničenom odgovornošću za građenje i poslovne usluge, OIB 95617126155, Ivana Viteza od Sredne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95617126155</item>
    </izvorni_sadrzaj>
    <derivirana_varijabla naziv="DomainObject.Predmet.SudioniciListNazivOIB_1">
      <item>, OIB 85821130368</item>
      <item>, OIB 95617126155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2037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2016-03-18T09:27:00Z</dcterms:created>
  <dc:creator>Danijela Markulin</dc:creator>
  <cp:lastModifiedBy>wsadmin</cp:lastModifiedBy>
  <cp:lastPrinted>2015-12-23T08:04:00Z</cp:lastPrinted>
  <dcterms:modified xmlns:xsi="http://www.w3.org/2001/XMLSchema-instance" xsi:type="dcterms:W3CDTF">2016-03-18T12:48:00Z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