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fce3" w14:paraId="df3fce3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596CD4" w:rsidR="00006653">
      <w:pPr>
        <w:rPr>
          <w:sz w:val="24"/>
        </w:rPr>
      </w:pPr>
      <w:r>
        <w:rPr>
          <w:sz w:val="24"/>
        </w:rPr>
        <w:t>Republika Hrvatska</w:t>
      </w:r>
    </w:p>
    <w:p w:rsidRDefault="00596CD4" w:rsidR="00596CD4">
      <w:pPr>
        <w:rPr>
          <w:sz w:val="24"/>
        </w:rPr>
      </w:pPr>
      <w:r>
        <w:rPr>
          <w:sz w:val="24"/>
        </w:rPr>
        <w:t>Trgovački sud u Osijeku</w:t>
      </w:r>
    </w:p>
    <w:p w:rsidRDefault="00596CD4" w:rsidR="00596CD4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031076">
        <w:rPr>
          <w:b/>
          <w:sz w:val="24"/>
          <w:szCs w:val="24"/>
        </w:rPr>
        <w:t>31/2019-2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E70061" w:rsidR="00CF37AA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031076">
        <w:rPr>
          <w:sz w:val="24"/>
        </w:rPr>
        <w:t>povodom prijedloga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031076">
        <w:rPr>
          <w:sz w:val="24"/>
        </w:rPr>
        <w:t>NIKICA SEVER, vl. Pekara Sever, Vrpolje, Bana Jelačića 10, OIB 10806646320</w:t>
      </w:r>
    </w:p>
    <w:p w:rsidRDefault="00CF37AA" w:rsidP="00E70061" w:rsidR="00CF37AA">
      <w:pPr>
        <w:jc w:val="both"/>
        <w:rPr>
          <w:sz w:val="24"/>
          <w:szCs w:val="24"/>
        </w:rPr>
      </w:pPr>
    </w:p>
    <w:p w:rsidRDefault="009F6B8B" w:rsidP="00014BA9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031076">
        <w:rPr>
          <w:sz w:val="24"/>
        </w:rPr>
        <w:t xml:space="preserve"> radi rasprave o uvjetima za otvaranje stečajnog postupka </w:t>
      </w:r>
      <w:r w:rsidR="00014BA9">
        <w:rPr>
          <w:sz w:val="24"/>
        </w:rPr>
        <w:t xml:space="preserve"> koje </w:t>
      </w:r>
      <w:r w:rsidR="00440406">
        <w:rPr>
          <w:sz w:val="24"/>
        </w:rPr>
        <w:t>će se održati</w:t>
      </w:r>
      <w:r w:rsidR="007C6C79">
        <w:rPr>
          <w:sz w:val="24"/>
        </w:rPr>
        <w:t xml:space="preserve"> </w:t>
      </w:r>
      <w:r w:rsidR="00E70061">
        <w:rPr>
          <w:sz w:val="24"/>
        </w:rPr>
        <w:t>na dan</w:t>
      </w:r>
      <w:r w:rsidR="00586FDE">
        <w:rPr>
          <w:sz w:val="24"/>
        </w:rPr>
        <w:t xml:space="preserve"> </w:t>
      </w:r>
      <w:r w:rsidR="00031076">
        <w:rPr>
          <w:b/>
          <w:sz w:val="24"/>
        </w:rPr>
        <w:t>06. veljače</w:t>
      </w:r>
      <w:r w:rsidR="004A37E1">
        <w:rPr>
          <w:b/>
          <w:sz w:val="24"/>
        </w:rPr>
        <w:t xml:space="preserve"> 2019</w:t>
      </w:r>
      <w:r w:rsidR="00AD0DA3">
        <w:rPr>
          <w:b/>
          <w:sz w:val="24"/>
        </w:rPr>
        <w:t xml:space="preserve">. u </w:t>
      </w:r>
      <w:r w:rsidR="00031076">
        <w:rPr>
          <w:b/>
          <w:sz w:val="24"/>
        </w:rPr>
        <w:t>09,30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CF37AA" w:rsidP="00E70061" w:rsidR="00CF37AA">
      <w:pPr>
        <w:jc w:val="both"/>
        <w:rPr>
          <w:sz w:val="24"/>
        </w:rPr>
      </w:pPr>
    </w:p>
    <w:p w:rsidRDefault="0007036E" w:rsidP="008E44C1" w:rsidR="00014BA9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68145E">
        <w:rPr>
          <w:sz w:val="24"/>
        </w:rPr>
        <w:t xml:space="preserve"> </w:t>
      </w:r>
      <w:r w:rsidR="008E44C1">
        <w:rPr>
          <w:sz w:val="24"/>
        </w:rPr>
        <w:t>dužnik.</w:t>
      </w:r>
    </w:p>
    <w:p w:rsidRDefault="00014BA9" w:rsidP="00CF37AA" w:rsidR="00014BA9">
      <w:pPr>
        <w:jc w:val="both"/>
        <w:rPr>
          <w:sz w:val="24"/>
        </w:rPr>
      </w:pPr>
    </w:p>
    <w:p w:rsidRDefault="00014BA9" w:rsidP="00CF37AA" w:rsidR="00DE2DC3">
      <w:pPr>
        <w:jc w:val="both"/>
        <w:rPr>
          <w:sz w:val="24"/>
        </w:rPr>
      </w:pPr>
      <w:r>
        <w:rPr>
          <w:sz w:val="24"/>
        </w:rPr>
        <w:tab/>
      </w:r>
      <w:r w:rsidR="00941828">
        <w:rPr>
          <w:sz w:val="24"/>
        </w:rPr>
        <w:tab/>
      </w:r>
    </w:p>
    <w:p w:rsidRDefault="00DE2DC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620203"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 w:rsidR="004A37E1">
        <w:rPr>
          <w:sz w:val="24"/>
        </w:rPr>
        <w:t>Brodu</w:t>
      </w:r>
      <w:r>
        <w:rPr>
          <w:sz w:val="24"/>
        </w:rPr>
        <w:t xml:space="preserve"> </w:t>
      </w:r>
      <w:r w:rsidR="008E44C1">
        <w:rPr>
          <w:sz w:val="24"/>
        </w:rPr>
        <w:t>18</w:t>
      </w:r>
      <w:r w:rsidR="004A37E1">
        <w:rPr>
          <w:sz w:val="24"/>
        </w:rPr>
        <w:t>. siječnja 2019</w:t>
      </w:r>
      <w:r w:rsidR="00AD0DA3">
        <w:rPr>
          <w:sz w:val="24"/>
        </w:rPr>
        <w:t>.</w:t>
      </w:r>
    </w:p>
    <w:p w:rsidRDefault="00D845CE" w:rsidR="00D845CE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1D1ECF" w:rsidR="008626B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>Vesna Vukelić</w:t>
      </w:r>
      <w:r w:rsidR="008626B5">
        <w:rPr>
          <w:sz w:val="24"/>
        </w:rPr>
        <w:t>, 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909"/>
    <w:rsid w:val="00006653"/>
    <w:rsid w:val="00006F2D"/>
    <w:rsid w:val="00014BA9"/>
    <w:rsid w:val="00016404"/>
    <w:rsid w:val="00031076"/>
    <w:rsid w:val="00031219"/>
    <w:rsid w:val="000349ED"/>
    <w:rsid w:val="00043996"/>
    <w:rsid w:val="00057259"/>
    <w:rsid w:val="00057B0E"/>
    <w:rsid w:val="00070025"/>
    <w:rsid w:val="0007036E"/>
    <w:rsid w:val="00072127"/>
    <w:rsid w:val="00084CF2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14261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1ECF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0F9E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4CCE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E7801"/>
    <w:rsid w:val="003F27A7"/>
    <w:rsid w:val="003F3A5D"/>
    <w:rsid w:val="003F7EFA"/>
    <w:rsid w:val="00420336"/>
    <w:rsid w:val="004400DE"/>
    <w:rsid w:val="00440406"/>
    <w:rsid w:val="00441B46"/>
    <w:rsid w:val="0044721A"/>
    <w:rsid w:val="00450F67"/>
    <w:rsid w:val="00450F81"/>
    <w:rsid w:val="004575AF"/>
    <w:rsid w:val="004605C6"/>
    <w:rsid w:val="0047472F"/>
    <w:rsid w:val="00480363"/>
    <w:rsid w:val="00491EB1"/>
    <w:rsid w:val="004930E2"/>
    <w:rsid w:val="00495B9C"/>
    <w:rsid w:val="004A36F8"/>
    <w:rsid w:val="004A37E1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96CD4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394D"/>
    <w:rsid w:val="006257E8"/>
    <w:rsid w:val="00643476"/>
    <w:rsid w:val="006472A1"/>
    <w:rsid w:val="00653CBC"/>
    <w:rsid w:val="00660BC1"/>
    <w:rsid w:val="00663757"/>
    <w:rsid w:val="006757B6"/>
    <w:rsid w:val="00677903"/>
    <w:rsid w:val="0068145E"/>
    <w:rsid w:val="006941C1"/>
    <w:rsid w:val="006B11EA"/>
    <w:rsid w:val="006B2E22"/>
    <w:rsid w:val="006B4FBC"/>
    <w:rsid w:val="006C7E37"/>
    <w:rsid w:val="006D5566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C6C79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26B5"/>
    <w:rsid w:val="008655AC"/>
    <w:rsid w:val="008758D0"/>
    <w:rsid w:val="00885C07"/>
    <w:rsid w:val="0089398F"/>
    <w:rsid w:val="008B7570"/>
    <w:rsid w:val="008D3832"/>
    <w:rsid w:val="008D4142"/>
    <w:rsid w:val="008D5733"/>
    <w:rsid w:val="008D61F3"/>
    <w:rsid w:val="008D63E1"/>
    <w:rsid w:val="008D6BC4"/>
    <w:rsid w:val="008E44C1"/>
    <w:rsid w:val="008F2185"/>
    <w:rsid w:val="008F749F"/>
    <w:rsid w:val="00906CDA"/>
    <w:rsid w:val="00910768"/>
    <w:rsid w:val="009307AB"/>
    <w:rsid w:val="00931F7F"/>
    <w:rsid w:val="00932563"/>
    <w:rsid w:val="00941828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07DD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0E70"/>
    <w:rsid w:val="00C23FE4"/>
    <w:rsid w:val="00C27625"/>
    <w:rsid w:val="00C35C29"/>
    <w:rsid w:val="00C40606"/>
    <w:rsid w:val="00C424A5"/>
    <w:rsid w:val="00C50024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13B7"/>
    <w:rsid w:val="00CF37AA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845CE"/>
    <w:rsid w:val="00DA0FA9"/>
    <w:rsid w:val="00DB07EB"/>
    <w:rsid w:val="00DB106C"/>
    <w:rsid w:val="00DB1939"/>
    <w:rsid w:val="00DB4083"/>
    <w:rsid w:val="00DB5C2C"/>
    <w:rsid w:val="00DD1CFB"/>
    <w:rsid w:val="00DE2DC3"/>
    <w:rsid w:val="00DE4A54"/>
    <w:rsid w:val="00E003C6"/>
    <w:rsid w:val="00E26B10"/>
    <w:rsid w:val="00E433E1"/>
    <w:rsid w:val="00E43DE9"/>
    <w:rsid w:val="00E52CA3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E0111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2019.</izvorni_sadrzaj>
    <derivirana_varijabla naziv="DomainObject.Predmet.DatumOsnivanja_1">16.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St-31/2019</izvorni_sadrzaj>
    <derivirana_varijabla naziv="DomainObject.Predmet.OznakaBroj_1">St-31/2019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Nikica Sever</izvorni_sadrzaj>
    <derivirana_varijabla naziv="DomainObject.Predmet.ProtustrankaFormated_1">  Nikica Sever</derivirana_varijabla>
  </DomainObject.Predmet.ProtustrankaFormated>
  <DomainObject.Predmet.ProtustrankaFormatedOIB>
    <izvorni_sadrzaj>  Nikica Sever, OIB 10806646320</izvorni_sadrzaj>
    <derivirana_varijabla naziv="DomainObject.Predmet.ProtustrankaFormatedOIB_1">  Nikica Sever, OIB 10806646320</derivirana_varijabla>
  </DomainObject.Predmet.ProtustrankaFormatedOIB>
  <DomainObject.Predmet.ProtustrankaFormatedWithAdress>
    <izvorni_sadrzaj> Nikica Sever, Bana Jelačića 10, 35214 Vrpolje</izvorni_sadrzaj>
    <derivirana_varijabla naziv="DomainObject.Predmet.ProtustrankaFormatedWithAdress_1"> Nikica Sever, Bana Jelačića 10, 35214 Vrpolje</derivirana_varijabla>
  </DomainObject.Predmet.ProtustrankaFormatedWithAdress>
  <DomainObject.Predmet.ProtustrankaFormatedWithAdressOIB>
    <izvorni_sadrzaj> Nikica Sever, OIB 10806646320, Bana Jelačića 10, 35214 Vrpolje</izvorni_sadrzaj>
    <derivirana_varijabla naziv="DomainObject.Predmet.ProtustrankaFormatedWithAdressOIB_1"> Nikica Sever, OIB 10806646320, Bana Jelačića 10, 35214 Vrpolje</derivirana_varijabla>
  </DomainObject.Predmet.ProtustrankaFormatedWithAdressOIB>
  <DomainObject.Predmet.ProtustrankaWithAdress>
    <izvorni_sadrzaj>Nikica Sever Bana Jelačića 10, 35214 Vrpolje</izvorni_sadrzaj>
    <derivirana_varijabla naziv="DomainObject.Predmet.ProtustrankaWithAdress_1">Nikica Sever Bana Jelačića 10, 35214 Vrpolje</derivirana_varijabla>
  </DomainObject.Predmet.ProtustrankaWithAdress>
  <DomainObject.Predmet.ProtustrankaWithAdressOIB>
    <izvorni_sadrzaj>Nikica Sever, OIB 10806646320, Bana Jelačića 10, 35214 Vrpolje</izvorni_sadrzaj>
    <derivirana_varijabla naziv="DomainObject.Predmet.ProtustrankaWithAdressOIB_1">Nikica Sever, OIB 10806646320, Bana Jelačića 10, 35214 Vrpolje</derivirana_varijabla>
  </DomainObject.Predmet.ProtustrankaWithAdressOIB>
  <DomainObject.Predmet.ProtustrankaNazivFormated>
    <izvorni_sadrzaj>Nikica Sever</izvorni_sadrzaj>
    <derivirana_varijabla naziv="DomainObject.Predmet.ProtustrankaNazivFormated_1">Nikica Sever</derivirana_varijabla>
  </DomainObject.Predmet.ProtustrankaNazivFormated>
  <DomainObject.Predmet.ProtustrankaNazivFormatedOIB>
    <izvorni_sadrzaj>Nikica Sever, OIB 10806646320</izvorni_sadrzaj>
    <derivirana_varijabla naziv="DomainObject.Predmet.ProtustrankaNazivFormatedOIB_1">Nikica Sever, OIB 10806646320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Nikica Sever</izvorni_sadrzaj>
    <derivirana_varijabla naziv="DomainObject.Predmet.StrankaFormated_1">  Nikica Sever</derivirana_varijabla>
  </DomainObject.Predmet.StrankaFormated>
  <DomainObject.Predmet.StrankaFormatedOIB>
    <izvorni_sadrzaj>  Nikica Sever, OIB 10806646320</izvorni_sadrzaj>
    <derivirana_varijabla naziv="DomainObject.Predmet.StrankaFormatedOIB_1">  Nikica Sever, OIB 10806646320</derivirana_varijabla>
  </DomainObject.Predmet.StrankaFormatedOIB>
  <DomainObject.Predmet.StrankaFormatedWithAdress>
    <izvorni_sadrzaj> Nikica Sever, Bana Jelačića 10, 35214 Vrpolje</izvorni_sadrzaj>
    <derivirana_varijabla naziv="DomainObject.Predmet.StrankaFormatedWithAdress_1"> Nikica Sever, Bana Jelačića 10, 35214 Vrpolje</derivirana_varijabla>
  </DomainObject.Predmet.StrankaFormatedWithAdress>
  <DomainObject.Predmet.StrankaFormatedWithAdressOIB>
    <izvorni_sadrzaj> Nikica Sever, OIB 10806646320, Bana Jelačića 10, 35214 Vrpolje</izvorni_sadrzaj>
    <derivirana_varijabla naziv="DomainObject.Predmet.StrankaFormatedWithAdressOIB_1"> Nikica Sever, OIB 10806646320, Bana Jelačića 10, 35214 Vrpolje</derivirana_varijabla>
  </DomainObject.Predmet.StrankaFormatedWithAdressOIB>
  <DomainObject.Predmet.StrankaWithAdress>
    <izvorni_sadrzaj>Nikica Sever Bana Jelačića 10,35214 Vrpolje</izvorni_sadrzaj>
    <derivirana_varijabla naziv="DomainObject.Predmet.StrankaWithAdress_1">Nikica Sever Bana Jelačića 10,35214 Vrpolje</derivirana_varijabla>
  </DomainObject.Predmet.StrankaWithAdress>
  <DomainObject.Predmet.StrankaWithAdressOIB>
    <izvorni_sadrzaj>Nikica Sever, OIB 10806646320, Bana Jelačića 10,35214 Vrpolje</izvorni_sadrzaj>
    <derivirana_varijabla naziv="DomainObject.Predmet.StrankaWithAdressOIB_1">Nikica Sever, OIB 10806646320, Bana Jelačića 10,35214 Vrpolje</derivirana_varijabla>
  </DomainObject.Predmet.StrankaWithAdressOIB>
  <DomainObject.Predmet.StrankaNazivFormated>
    <izvorni_sadrzaj>Nikica Sever</izvorni_sadrzaj>
    <derivirana_varijabla naziv="DomainObject.Predmet.StrankaNazivFormated_1">Nikica Sever</derivirana_varijabla>
  </DomainObject.Predmet.StrankaNazivFormated>
  <DomainObject.Predmet.StrankaNazivFormatedOIB>
    <izvorni_sadrzaj>Nikica Sever, OIB 10806646320</izvorni_sadrzaj>
    <derivirana_varijabla naziv="DomainObject.Predmet.StrankaNazivFormatedOIB_1">Nikica Sever, OIB 10806646320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Nikica Sever</item>
    </izvorni_sadrzaj>
    <derivirana_varijabla naziv="DomainObject.Predmet.StrankaListFormated_1">
      <item>Nikica Sever</item>
    </derivirana_varijabla>
  </DomainObject.Predmet.StrankaListFormated>
  <DomainObject.Predmet.StrankaListFormatedOIB>
    <izvorni_sadrzaj>
      <item>Nikica Sever, OIB 10806646320</item>
    </izvorni_sadrzaj>
    <derivirana_varijabla naziv="DomainObject.Predmet.StrankaListFormatedOIB_1">
      <item>Nikica Sever, OIB 10806646320</item>
    </derivirana_varijabla>
  </DomainObject.Predmet.StrankaListFormatedOIB>
  <DomainObject.Predmet.StrankaListFormatedWithAdress>
    <izvorni_sadrzaj>
      <item>Nikica Sever, Bana Jelačića 10, 35214 Vrpolje</item>
    </izvorni_sadrzaj>
    <derivirana_varijabla naziv="DomainObject.Predmet.StrankaListFormatedWithAdress_1">
      <item>Nikica Sever, Bana Jelačića 10, 35214 Vrpolje</item>
    </derivirana_varijabla>
  </DomainObject.Predmet.StrankaListFormatedWithAdress>
  <DomainObject.Predmet.StrankaListFormatedWithAdressOIB>
    <izvorni_sadrzaj>
      <item>Nikica Sever, OIB 10806646320, Bana Jelačića 10, 35214 Vrpolje</item>
    </izvorni_sadrzaj>
    <derivirana_varijabla naziv="DomainObject.Predmet.StrankaListFormatedWithAdressOIB_1">
      <item>Nikica Sever, OIB 10806646320, Bana Jelačića 10, 35214 Vrpolje</item>
    </derivirana_varijabla>
  </DomainObject.Predmet.StrankaListFormatedWithAdressOIB>
  <DomainObject.Predmet.StrankaListNazivFormated>
    <izvorni_sadrzaj>
      <item>Nikica Sever</item>
    </izvorni_sadrzaj>
    <derivirana_varijabla naziv="DomainObject.Predmet.StrankaListNazivFormated_1">
      <item>Nikica Sever</item>
    </derivirana_varijabla>
  </DomainObject.Predmet.StrankaListNazivFormated>
  <DomainObject.Predmet.StrankaListNazivFormatedOIB>
    <izvorni_sadrzaj>
      <item>Nikica Sever, OIB 10806646320</item>
    </izvorni_sadrzaj>
    <derivirana_varijabla naziv="DomainObject.Predmet.StrankaListNazivFormatedOIB_1">
      <item>Nikica Sever, OIB 10806646320</item>
    </derivirana_varijabla>
  </DomainObject.Predmet.StrankaListNazivFormatedOIB>
  <DomainObject.Predmet.ProtuStrankaListFormated>
    <izvorni_sadrzaj>
      <item>Nikica Sever</item>
    </izvorni_sadrzaj>
    <derivirana_varijabla naziv="DomainObject.Predmet.ProtuStrankaListFormated_1">
      <item>Nikica Sever</item>
    </derivirana_varijabla>
  </DomainObject.Predmet.ProtuStrankaListFormated>
  <DomainObject.Predmet.ProtuStrankaListFormatedOIB>
    <izvorni_sadrzaj>
      <item>Nikica Sever, OIB 10806646320</item>
    </izvorni_sadrzaj>
    <derivirana_varijabla naziv="DomainObject.Predmet.ProtuStrankaListFormatedOIB_1">
      <item>Nikica Sever, OIB 10806646320</item>
    </derivirana_varijabla>
  </DomainObject.Predmet.ProtuStrankaListFormatedOIB>
  <DomainObject.Predmet.ProtuStrankaListFormatedWithAdress>
    <izvorni_sadrzaj>
      <item>Nikica Sever, Bana Jelačića 10, 35214 Vrpolje</item>
    </izvorni_sadrzaj>
    <derivirana_varijabla naziv="DomainObject.Predmet.ProtuStrankaListFormatedWithAdress_1">
      <item>Nikica Sever, Bana Jelačića 10, 35214 Vrpolje</item>
    </derivirana_varijabla>
  </DomainObject.Predmet.ProtuStrankaListFormatedWithAdress>
  <DomainObject.Predmet.ProtuStrankaListFormatedWithAdressOIB>
    <izvorni_sadrzaj>
      <item>Nikica Sever, OIB 10806646320, Bana Jelačića 10, 35214 Vrpolje</item>
    </izvorni_sadrzaj>
    <derivirana_varijabla naziv="DomainObject.Predmet.ProtuStrankaListFormatedWithAdressOIB_1">
      <item>Nikica Sever, OIB 10806646320, Bana Jelačića 10, 35214 Vrpolje</item>
    </derivirana_varijabla>
  </DomainObject.Predmet.ProtuStrankaListFormatedWithAdressOIB>
  <DomainObject.Predmet.ProtuStrankaListNazivFormated>
    <izvorni_sadrzaj>
      <item>Nikica Sever</item>
    </izvorni_sadrzaj>
    <derivirana_varijabla naziv="DomainObject.Predmet.ProtuStrankaListNazivFormated_1">
      <item>Nikica Sever</item>
    </derivirana_varijabla>
  </DomainObject.Predmet.ProtuStrankaListNazivFormated>
  <DomainObject.Predmet.ProtuStrankaListNazivFormatedOIB>
    <izvorni_sadrzaj>
      <item>Nikica Sever, OIB 10806646320</item>
    </izvorni_sadrzaj>
    <derivirana_varijabla naziv="DomainObject.Predmet.ProtuStrankaListNazivFormatedOIB_1">
      <item>Nikica Sever, OIB 10806646320</item>
    </derivirana_varijabla>
  </DomainObject.Predmet.ProtuStrankaListNazivFormatedOIB>
  <DomainObject.Predmet.OstaliListFormated>
    <izvorni_sadrzaj>
      <item>Željko Zrno</item>
      <item>Gabrijel Zovak</item>
      <item>Vesna Lazarić</item>
    </izvorni_sadrzaj>
    <derivirana_varijabla naziv="DomainObject.Predmet.OstaliListFormated_1">
      <item>Željko Zrno</item>
      <item>Gabrijel Zovak</item>
      <item>Vesna Lazarić</item>
    </derivirana_varijabla>
  </DomainObject.Predmet.OstaliListFormated>
  <DomainObject.Predmet.OstaliListFormatedOIB>
    <izvorni_sadrzaj>
      <item>Željko Zrno, OIB 42665657653</item>
      <item>Gabrijel Zovak</item>
      <item>Vesna Lazarić</item>
    </izvorni_sadrzaj>
    <derivirana_varijabla naziv="DomainObject.Predmet.OstaliListFormatedOIB_1">
      <item>Željko Zrno, OIB 42665657653</item>
      <item>Gabrijel Zovak</item>
      <item>Vesna Lazarić</item>
    </derivirana_varijabla>
  </DomainObject.Predmet.OstaliListFormatedOIB>
  <DomainObject.Predmet.OstaliListFormatedWithAdress>
    <izvorni_sadrzaj>
      <item>Željko Zrno, Kardinala Alojzijia Stepinca 17, 31000 Osijek</item>
      <item>Gabrijel Zovak</item>
      <item>Vesna Lazarić</item>
    </izvorni_sadrzaj>
    <derivirana_varijabla naziv="DomainObject.Predmet.OstaliListFormatedWithAdress_1">
      <item>Željko Zrno, Kardinala Alojzijia Stepinca 17, 31000 Osijek</item>
      <item>Gabrijel Zovak</item>
      <item>Vesna Lazarić</item>
    </derivirana_varijabla>
  </DomainObject.Predmet.OstaliListFormatedWithAdress>
  <DomainObject.Predmet.OstaliListFormatedWithAdressOIB>
    <izvorni_sadrzaj>
      <item>Željko Zrno, OIB 42665657653, Kardinala Alojzijia Stepinca 17, 31000 Osijek</item>
      <item>Gabrijel Zovak</item>
      <item>Vesna Lazarić</item>
    </izvorni_sadrzaj>
    <derivirana_varijabla naziv="DomainObject.Predmet.OstaliListFormatedWithAdressOIB_1">
      <item>Željko Zrno, OIB 42665657653, Kardinala Alojzijia Stepinca 17, 31000 Osijek</item>
      <item>Gabrijel Zovak</item>
      <item>Vesna Lazarić</item>
    </derivirana_varijabla>
  </DomainObject.Predmet.OstaliListFormatedWithAdressOIB>
  <DomainObject.Predmet.OstaliListNazivFormated>
    <izvorni_sadrzaj>
      <item>Željko Zrno</item>
      <item>Gabrijel Zovak</item>
      <item>Vesna Lazarić</item>
    </izvorni_sadrzaj>
    <derivirana_varijabla naziv="DomainObject.Predmet.OstaliListNazivFormated_1">
      <item>Željko Zrno</item>
      <item>Gabrijel Zovak</item>
      <item>Vesna Lazarić</item>
    </derivirana_varijabla>
  </DomainObject.Predmet.OstaliListNazivFormated>
  <DomainObject.Predmet.OstaliListNazivFormatedOIB>
    <izvorni_sadrzaj>
      <item>Željko Zrno, OIB 42665657653</item>
      <item>Gabrijel Zovak</item>
      <item>Vesna Lazarić</item>
    </izvorni_sadrzaj>
    <derivirana_varijabla naziv="DomainObject.Predmet.OstaliListNazivFormatedOIB_1">
      <item>Željko Zrno, OIB 42665657653</item>
      <item>Gabrijel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Nikica Sever</izvorni_sadrzaj>
    <derivirana_varijabla naziv="DomainObject.Predmet.StrankaIDrugi_1">Nikica Sever</derivirana_varijabla>
  </DomainObject.Predmet.StrankaIDrugi>
  <DomainObject.Predmet.ProtustrankaIDrugi>
    <izvorni_sadrzaj>Nikica Sever</izvorni_sadrzaj>
    <derivirana_varijabla naziv="DomainObject.Predmet.ProtustrankaIDrugi_1">Nikica Sever</derivirana_varijabla>
  </DomainObject.Predmet.ProtustrankaIDrugi>
  <DomainObject.Predmet.StrankaIDrugiAdressOIB>
    <izvorni_sadrzaj>Nikica Sever, OIB 10806646320, Bana Jelačića 10, 35214 Vrpolje</izvorni_sadrzaj>
    <derivirana_varijabla naziv="DomainObject.Predmet.StrankaIDrugiAdressOIB_1">Nikica Sever, OIB 10806646320, Bana Jelačića 10, 35214 Vrpolje</derivirana_varijabla>
  </DomainObject.Predmet.StrankaIDrugiAdressOIB>
  <DomainObject.Predmet.ProtustrankaIDrugiAdressOIB>
    <izvorni_sadrzaj>Nikica Sever, OIB 10806646320, Bana Jelačića 10, 35214 Vrpolje</izvorni_sadrzaj>
    <derivirana_varijabla naziv="DomainObject.Predmet.ProtustrankaIDrugiAdressOIB_1">Nikica Sever, OIB 10806646320, Bana Jelačića 10,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Nikica Sever</item>
      <item>Željko Zrno</item>
      <item>Gabrijel Zovak</item>
      <item>Vesna Lazarić</item>
      <item>Nikica Sever</item>
    </izvorni_sadrzaj>
    <derivirana_varijabla naziv="DomainObject.Predmet.SudioniciListNaziv_1">
      <item>Nikica Sever</item>
      <item>Željko Zrno</item>
      <item>Gabrijel Zovak</item>
      <item>Vesna Lazarić</item>
      <item>Nikica Sever</item>
    </derivirana_varijabla>
  </DomainObject.Predmet.SudioniciListNaziv>
  <DomainObject.Predmet.SudioniciListAdressOIB>
    <izvorni_sadrzaj>
      <item>Nikica Sever, OIB 10806646320, Bana Jelačića 10,35214 Vrpolje</item>
      <item>Željko Zrno, OIB 42665657653, Kardinala Alojzijia Stepinca 17,31000 Osijek</item>
      <item>Gabrijel Zovak</item>
      <item>Vesna Lazarić</item>
      <item>Nikica Sever, OIB 10806646320, Bana Jelačića 10,35214 Vrpolje</item>
    </izvorni_sadrzaj>
    <derivirana_varijabla naziv="DomainObject.Predmet.SudioniciListAdressOIB_1">
      <item>Nikica Sever, OIB 10806646320, Bana Jelačića 10,35214 Vrpolje</item>
      <item>Željko Zrno, OIB 42665657653, Kardinala Alojzijia Stepinca 17,31000 Osijek</item>
      <item>Gabrijel Zovak</item>
      <item>Vesna Lazarić</item>
      <item>Nikica Sever, OIB 10806646320, Bana Jelačića 10,35214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10806646320</item>
      <item>, OIB 42665657653</item>
      <item>, OIB null</item>
      <item>, OIB null</item>
      <item>, OIB 10806646320</item>
    </izvorni_sadrzaj>
    <derivirana_varijabla naziv="DomainObject.Predmet.SudioniciListNazivOIB_1">
      <item>, OIB 10806646320</item>
      <item>, OIB 42665657653</item>
      <item>, OIB null</item>
      <item>, OIB null</item>
      <item>, OIB 10806646320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97</properties:Words>
  <properties:Characters>521</properties:Characters>
  <properties:Lines>32</properties:Lines>
  <properties:Paragraphs>12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2019-01-02T10:28:00Z</dcterms:created>
  <dc:creator>Trgovacki sud</dc:creator>
  <cp:lastModifiedBy>wsadmin</cp:lastModifiedBy>
  <cp:lastPrinted>2019-01-02T10:44:00Z</cp:lastPrinted>
  <dcterms:modified xmlns:xsi="http://www.w3.org/2001/XMLSchema-instance" xsi:type="dcterms:W3CDTF">2019-01-18T07:14:00Z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02.01.2019.docx)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