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fc5e3" w14:paraId="48fc5e3" w:rsidRDefault="002A6AA5" w:rsidP="002A6AA5" w:rsidR="002A6AA5">
      <w:pPr>
        <w:pStyle w:val="Tijeloteksta"/>
        <w:jc w:val="center"/>
        <w15:collapsed w:val="false"/>
        <w:rPr>
          <w:b/>
          <w:bCs/>
        </w:rPr>
      </w:pPr>
      <w:bookmarkStart w:name="_GoBack" w:id="0"/>
      <w:bookmarkEnd w:id="0"/>
    </w:p>
    <w:p w:rsidRDefault="006270F9" w:rsidP="00FD75A1" w:rsidR="00FD75A1">
      <w:pPr>
        <w:pStyle w:val="Zaglavlje"/>
        <w:jc w:val="right"/>
      </w:pPr>
      <w:proofErr w:type="spellStart"/>
      <w:r>
        <w:t>13</w:t>
      </w:r>
      <w:proofErr w:type="spellEnd"/>
      <w:r>
        <w:t xml:space="preserve"> St</w:t>
      </w:r>
      <w:r w:rsidR="004F6C53">
        <w:t>-</w:t>
      </w:r>
      <w:proofErr w:type="spellStart"/>
      <w:r w:rsidR="004F6C53">
        <w:t>970</w:t>
      </w:r>
      <w:proofErr w:type="spellEnd"/>
      <w:r w:rsidR="004F6C53">
        <w:t>/</w:t>
      </w:r>
      <w:proofErr w:type="spellStart"/>
      <w:r w:rsidR="004F6C53">
        <w:t>13</w:t>
      </w:r>
      <w:proofErr w:type="spellEnd"/>
      <w:r w:rsidR="004F6C53">
        <w:t>-</w:t>
      </w:r>
      <w:proofErr w:type="spellStart"/>
      <w:r w:rsidR="004F6C53">
        <w:t>70</w:t>
      </w:r>
      <w:proofErr w:type="spellEnd"/>
    </w:p>
    <w:p w:rsidRDefault="001D7D93" w:rsidP="0001534B" w:rsidR="0001534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534B" w:rsidP="0001534B" w:rsidR="0001534B" w:rsidRPr="00D21A2C"/>
    <w:p w:rsidRDefault="0001534B" w:rsidP="0001534B" w:rsidR="0001534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534B" w:rsidP="0001534B" w:rsidR="0001534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01534B" w:rsidP="0001534B" w:rsidR="0001534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2A6AA5" w:rsidP="00FD75A1" w:rsidR="002A6AA5">
      <w:pPr>
        <w:pStyle w:val="Tijeloteksta"/>
        <w:jc w:val="right"/>
        <w:rPr>
          <w:b/>
          <w:bCs/>
        </w:rPr>
      </w:pPr>
    </w:p>
    <w:p w:rsidRDefault="00EC060D" w:rsidP="0001534B" w:rsidR="00EC060D" w:rsidRPr="009C2772">
      <w:pPr>
        <w:pStyle w:val="Tijeloteksta"/>
        <w:rPr>
          <w:bCs/>
        </w:rPr>
      </w:pPr>
    </w:p>
    <w:p w:rsidRDefault="009C2772" w:rsidP="009C2772" w:rsidR="002A6AA5" w:rsidRPr="009C2772">
      <w:pPr>
        <w:pStyle w:val="Tijeloteksta"/>
        <w:jc w:val="center"/>
        <w:rPr>
          <w:bCs/>
        </w:rPr>
      </w:pPr>
      <w:r w:rsidRPr="009C2772">
        <w:rPr>
          <w:bCs/>
        </w:rPr>
        <w:t>U   I M E   R E P U B L I K E   H R V A T S K E</w:t>
      </w:r>
    </w:p>
    <w:p w:rsidRDefault="002A6AA5" w:rsidP="002A6AA5" w:rsidR="002A6AA5" w:rsidRPr="009C2772">
      <w:pPr>
        <w:pStyle w:val="Tijeloteksta"/>
        <w:jc w:val="center"/>
        <w:rPr>
          <w:bCs/>
        </w:rPr>
      </w:pPr>
      <w:r w:rsidRPr="009C2772">
        <w:rPr>
          <w:bCs/>
        </w:rPr>
        <w:t>R J E Š E N J E</w:t>
      </w:r>
    </w:p>
    <w:p w:rsidRDefault="002A6AA5" w:rsidP="000708FE" w:rsidR="002A6AA5">
      <w:pPr>
        <w:pStyle w:val="Tijeloteksta"/>
        <w:rPr>
          <w:b/>
          <w:bCs/>
        </w:rPr>
      </w:pPr>
    </w:p>
    <w:p w:rsidRDefault="0065228E" w:rsidP="0065228E" w:rsidR="0065228E">
      <w:pPr>
        <w:jc w:val="both"/>
      </w:pPr>
    </w:p>
    <w:p w:rsidRDefault="004F6C53" w:rsidP="004F6C53" w:rsidR="004F6C53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CC331A">
        <w:t xml:space="preserve">ZLATNI KARAS d.o.o. za trgovinu i proizvodnju, u stečaju, </w:t>
      </w:r>
      <w:proofErr w:type="spellStart"/>
      <w:r w:rsidRPr="00CC331A">
        <w:t>Petrijevci</w:t>
      </w:r>
      <w:proofErr w:type="spellEnd"/>
      <w:r w:rsidRPr="00CC331A">
        <w:t xml:space="preserve">, Republike </w:t>
      </w:r>
      <w:proofErr w:type="spellStart"/>
      <w:r w:rsidRPr="00CC331A">
        <w:t>94</w:t>
      </w:r>
      <w:proofErr w:type="spellEnd"/>
      <w:r w:rsidRPr="00CC331A">
        <w:t xml:space="preserve">/b, </w:t>
      </w:r>
      <w:proofErr w:type="spellStart"/>
      <w:r w:rsidRPr="00CC331A">
        <w:t>MBS</w:t>
      </w:r>
      <w:proofErr w:type="spellEnd"/>
      <w:r w:rsidRPr="00CC331A">
        <w:t xml:space="preserve"> </w:t>
      </w:r>
      <w:proofErr w:type="spellStart"/>
      <w:r w:rsidRPr="00CC331A">
        <w:t>030007796</w:t>
      </w:r>
      <w:proofErr w:type="spellEnd"/>
      <w:r w:rsidRPr="00CC331A">
        <w:t xml:space="preserve">, </w:t>
      </w:r>
      <w:proofErr w:type="spellStart"/>
      <w:r w:rsidRPr="00CC331A">
        <w:t>OIB</w:t>
      </w:r>
      <w:proofErr w:type="spellEnd"/>
      <w:r w:rsidRPr="00CC331A">
        <w:t xml:space="preserve"> </w:t>
      </w:r>
      <w:proofErr w:type="spellStart"/>
      <w:r w:rsidRPr="00CC331A">
        <w:t>10443469986</w:t>
      </w:r>
      <w:proofErr w:type="spellEnd"/>
      <w:r>
        <w:t xml:space="preserve">, dana </w:t>
      </w:r>
      <w:proofErr w:type="spellStart"/>
      <w:r>
        <w:t>20</w:t>
      </w:r>
      <w:proofErr w:type="spellEnd"/>
      <w:r>
        <w:t xml:space="preserve">. listopada  </w:t>
      </w:r>
      <w:proofErr w:type="spellStart"/>
      <w:r>
        <w:t>2016</w:t>
      </w:r>
      <w:proofErr w:type="spellEnd"/>
      <w:r>
        <w:t xml:space="preserve">.           </w:t>
      </w:r>
    </w:p>
    <w:p w:rsidRDefault="0001534B" w:rsidP="00AE6D08" w:rsidR="00EC060D">
      <w:pPr>
        <w:ind w:firstLine="708"/>
        <w:jc w:val="both"/>
      </w:pPr>
      <w:r>
        <w:t xml:space="preserve">           </w:t>
      </w:r>
    </w:p>
    <w:p w:rsidRDefault="00521FCF" w:rsidP="002A6AA5" w:rsidR="002A6AA5" w:rsidRPr="009C2772">
      <w:pPr>
        <w:pStyle w:val="Tijeloteksta"/>
        <w:jc w:val="center"/>
        <w:rPr>
          <w:bCs/>
        </w:rPr>
      </w:pPr>
      <w:r w:rsidRPr="009C2772">
        <w:rPr>
          <w:bCs/>
        </w:rPr>
        <w:t>r</w:t>
      </w:r>
      <w:r w:rsidR="002A6AA5" w:rsidRPr="009C2772">
        <w:rPr>
          <w:bCs/>
        </w:rPr>
        <w:t xml:space="preserve"> i j e š i o    j e</w:t>
      </w:r>
    </w:p>
    <w:p w:rsidRDefault="0065228E" w:rsidP="002845D9" w:rsidR="002A6AA5">
      <w:pPr>
        <w:pStyle w:val="Tijeloteksta"/>
        <w:rPr>
          <w:b/>
          <w:bCs/>
        </w:rPr>
      </w:pPr>
      <w:r>
        <w:rPr>
          <w:b/>
          <w:bCs/>
        </w:rPr>
        <w:t xml:space="preserve"> </w:t>
      </w:r>
    </w:p>
    <w:p w:rsidRDefault="00E11B11" w:rsidP="002A6AA5" w:rsidR="00E11B11">
      <w:pPr>
        <w:pStyle w:val="Tijeloteksta"/>
        <w:jc w:val="center"/>
        <w:rPr>
          <w:b/>
          <w:bCs/>
        </w:rPr>
      </w:pPr>
    </w:p>
    <w:p w:rsidRDefault="002A6AA5" w:rsidP="00AE5908" w:rsidR="0065228E">
      <w:pPr>
        <w:pStyle w:val="Tijeloteksta"/>
        <w:numPr>
          <w:ilvl w:val="0"/>
          <w:numId w:val="1"/>
        </w:numPr>
      </w:pPr>
      <w:r>
        <w:t>ZAKLJUČUJE se ste</w:t>
      </w:r>
      <w:r w:rsidR="001C2220">
        <w:t xml:space="preserve">čajni postupak nad dužnikom </w:t>
      </w:r>
      <w:r w:rsidR="004F6C53" w:rsidRPr="00CC331A">
        <w:t xml:space="preserve">ZLATNI KARAS d.o.o. za trgovinu i proizvodnju, u stečaju, </w:t>
      </w:r>
      <w:proofErr w:type="spellStart"/>
      <w:r w:rsidR="004F6C53" w:rsidRPr="00CC331A">
        <w:t>Petrijevci</w:t>
      </w:r>
      <w:proofErr w:type="spellEnd"/>
      <w:r w:rsidR="004F6C53" w:rsidRPr="00CC331A">
        <w:t xml:space="preserve">, Republike </w:t>
      </w:r>
      <w:proofErr w:type="spellStart"/>
      <w:r w:rsidR="004F6C53" w:rsidRPr="00CC331A">
        <w:t>94</w:t>
      </w:r>
      <w:proofErr w:type="spellEnd"/>
      <w:r w:rsidR="004F6C53" w:rsidRPr="00CC331A">
        <w:t xml:space="preserve">/b, </w:t>
      </w:r>
      <w:proofErr w:type="spellStart"/>
      <w:r w:rsidR="004F6C53" w:rsidRPr="00CC331A">
        <w:t>MBS</w:t>
      </w:r>
      <w:proofErr w:type="spellEnd"/>
      <w:r w:rsidR="004F6C53" w:rsidRPr="00CC331A">
        <w:t xml:space="preserve"> </w:t>
      </w:r>
      <w:proofErr w:type="spellStart"/>
      <w:r w:rsidR="004F6C53" w:rsidRPr="00CC331A">
        <w:t>030007796</w:t>
      </w:r>
      <w:proofErr w:type="spellEnd"/>
      <w:r w:rsidR="004F6C53" w:rsidRPr="00CC331A">
        <w:t xml:space="preserve">, </w:t>
      </w:r>
      <w:proofErr w:type="spellStart"/>
      <w:r w:rsidR="004F6C53" w:rsidRPr="00CC331A">
        <w:t>OIB</w:t>
      </w:r>
      <w:proofErr w:type="spellEnd"/>
      <w:r w:rsidR="004F6C53" w:rsidRPr="00CC331A">
        <w:t xml:space="preserve"> </w:t>
      </w:r>
      <w:proofErr w:type="spellStart"/>
      <w:r w:rsidR="004F6C53" w:rsidRPr="00CC331A">
        <w:t>10443469986</w:t>
      </w:r>
      <w:proofErr w:type="spellEnd"/>
      <w:r w:rsidR="004F6C53">
        <w:t>.</w:t>
      </w:r>
    </w:p>
    <w:p w:rsidRDefault="00A367EA" w:rsidP="00A367EA" w:rsidR="00A367EA">
      <w:pPr>
        <w:pStyle w:val="Tijeloteksta"/>
        <w:ind w:left="720"/>
      </w:pPr>
    </w:p>
    <w:p w:rsidRDefault="004F6C53" w:rsidP="002A6AA5" w:rsidR="002A6AA5">
      <w:pPr>
        <w:pStyle w:val="Tijeloteksta"/>
        <w:numPr>
          <w:ilvl w:val="0"/>
          <w:numId w:val="1"/>
        </w:numPr>
      </w:pPr>
      <w:r>
        <w:t xml:space="preserve">Ovo rješenje </w:t>
      </w:r>
      <w:r w:rsidR="002A6AA5">
        <w:t>objavit će se</w:t>
      </w:r>
      <w:r>
        <w:t xml:space="preserve"> </w:t>
      </w:r>
      <w:r w:rsidR="002A6AA5">
        <w:t xml:space="preserve"> </w:t>
      </w:r>
      <w:r w:rsidR="0001534B">
        <w:t xml:space="preserve">na mrežnim stranicama e-oglasna ploča suda. </w:t>
      </w:r>
    </w:p>
    <w:p w:rsidRDefault="00A367EA" w:rsidP="00A367EA" w:rsidR="00A367EA">
      <w:pPr>
        <w:pStyle w:val="Tijeloteksta"/>
      </w:pPr>
    </w:p>
    <w:p w:rsidRDefault="00F17A8B" w:rsidP="00B5562F" w:rsidR="00B5562F">
      <w:pPr>
        <w:pStyle w:val="Tijeloteksta"/>
        <w:numPr>
          <w:ilvl w:val="0"/>
          <w:numId w:val="1"/>
        </w:numPr>
      </w:pPr>
      <w:r>
        <w:t xml:space="preserve">Nakon pravomoćnosti ovo rješenje  dostavit će se  sudskom registru </w:t>
      </w:r>
      <w:r w:rsidR="002A6AA5">
        <w:t>radi brisanja dužnika iz sudskog registra.</w:t>
      </w:r>
    </w:p>
    <w:p w:rsidRDefault="00AE5908" w:rsidP="002A6AA5" w:rsidR="00AE5908">
      <w:pPr>
        <w:pStyle w:val="Tijeloteksta"/>
        <w:jc w:val="left"/>
      </w:pPr>
    </w:p>
    <w:p w:rsidRDefault="009C2772" w:rsidP="002A6AA5" w:rsidR="009C2772">
      <w:pPr>
        <w:pStyle w:val="Tijeloteksta"/>
        <w:jc w:val="left"/>
      </w:pPr>
    </w:p>
    <w:p w:rsidRDefault="002A6AA5" w:rsidP="002A6AA5" w:rsidR="002A6AA5" w:rsidRPr="009C2772">
      <w:pPr>
        <w:pStyle w:val="Tijeloteksta"/>
        <w:jc w:val="center"/>
        <w:rPr>
          <w:bCs/>
        </w:rPr>
      </w:pPr>
      <w:r w:rsidRPr="009C2772">
        <w:rPr>
          <w:bCs/>
        </w:rPr>
        <w:t>Obrazloženje</w:t>
      </w:r>
    </w:p>
    <w:p w:rsidRDefault="002A6AA5" w:rsidP="00AE5908" w:rsidR="002A6AA5">
      <w:pPr>
        <w:pStyle w:val="Tijeloteksta"/>
        <w:rPr>
          <w:b/>
          <w:bCs/>
        </w:rPr>
      </w:pPr>
    </w:p>
    <w:p w:rsidRDefault="001F7A76" w:rsidP="00AE5908" w:rsidR="001F7A76">
      <w:pPr>
        <w:pStyle w:val="Tijeloteksta"/>
        <w:rPr>
          <w:b/>
          <w:bCs/>
        </w:rPr>
      </w:pPr>
    </w:p>
    <w:p w:rsidRDefault="002A6AA5" w:rsidP="009C2772" w:rsidR="00605F6B">
      <w:pPr>
        <w:pStyle w:val="Tijeloteksta"/>
      </w:pPr>
      <w:r>
        <w:tab/>
        <w:t xml:space="preserve">Na završnom ročištu vjerovnika održanom </w:t>
      </w:r>
      <w:r w:rsidR="0065228E">
        <w:t xml:space="preserve">dana </w:t>
      </w:r>
      <w:proofErr w:type="spellStart"/>
      <w:r w:rsidR="00A763E5">
        <w:t>2</w:t>
      </w:r>
      <w:r w:rsidR="004F6C53">
        <w:t>0</w:t>
      </w:r>
      <w:proofErr w:type="spellEnd"/>
      <w:r w:rsidR="004F6C53">
        <w:t>. listopada</w:t>
      </w:r>
      <w:r w:rsidR="00A763E5">
        <w:t xml:space="preserve"> </w:t>
      </w:r>
      <w:proofErr w:type="spellStart"/>
      <w:r w:rsidR="00A763E5">
        <w:t>2016</w:t>
      </w:r>
      <w:proofErr w:type="spellEnd"/>
      <w:r w:rsidR="001C2220">
        <w:t>. godine</w:t>
      </w:r>
      <w:r w:rsidR="000750BF">
        <w:t xml:space="preserve"> naz</w:t>
      </w:r>
      <w:r w:rsidR="001F7A76">
        <w:t xml:space="preserve">očni vjerovnici dali su </w:t>
      </w:r>
      <w:r w:rsidR="000750BF">
        <w:t xml:space="preserve"> suglasnost na</w:t>
      </w:r>
      <w:r w:rsidR="00AE5908">
        <w:t xml:space="preserve"> </w:t>
      </w:r>
      <w:r w:rsidR="002E1BA7">
        <w:t xml:space="preserve"> završno</w:t>
      </w:r>
      <w:r w:rsidR="00AE5908">
        <w:t xml:space="preserve"> </w:t>
      </w:r>
      <w:r w:rsidR="002E1BA7">
        <w:t xml:space="preserve"> izvješće</w:t>
      </w:r>
      <w:r w:rsidR="00AE5908">
        <w:t xml:space="preserve"> </w:t>
      </w:r>
      <w:r w:rsidR="002E1BA7">
        <w:t xml:space="preserve"> ste</w:t>
      </w:r>
      <w:r w:rsidR="00127F3F">
        <w:t>čajn</w:t>
      </w:r>
      <w:r w:rsidR="004F6C53">
        <w:t>e</w:t>
      </w:r>
      <w:r w:rsidR="00127F3F">
        <w:t xml:space="preserve"> upravitel</w:t>
      </w:r>
      <w:r w:rsidR="00837DA8">
        <w:t>j</w:t>
      </w:r>
      <w:r w:rsidR="004F6C53">
        <w:t>ice</w:t>
      </w:r>
      <w:r w:rsidR="002E1BA7">
        <w:t xml:space="preserve"> o dovršetku postupka unovčenja imovine</w:t>
      </w:r>
      <w:r w:rsidR="001F7A76">
        <w:t xml:space="preserve"> stečajnog dužnika</w:t>
      </w:r>
      <w:r w:rsidR="002E1BA7">
        <w:t>, namirenju troškova postupka i ostalih obvez</w:t>
      </w:r>
      <w:r w:rsidR="001F7A76">
        <w:t>a stečajne mase, te se suglasili</w:t>
      </w:r>
      <w:r w:rsidR="002E1BA7">
        <w:t xml:space="preserve"> sa zaključenjem ovog stečajnog postupka.</w:t>
      </w:r>
      <w:r w:rsidR="00F17A8B">
        <w:t xml:space="preserve"> </w:t>
      </w:r>
    </w:p>
    <w:p w:rsidRDefault="00F17A8B" w:rsidP="002A6AA5" w:rsidR="00F17A8B">
      <w:pPr>
        <w:pStyle w:val="Tijeloteksta"/>
      </w:pPr>
    </w:p>
    <w:p w:rsidRDefault="00F17A8B" w:rsidP="00011D7F" w:rsidR="008155DE">
      <w:pPr>
        <w:pStyle w:val="Tijeloteksta"/>
      </w:pPr>
      <w:r>
        <w:tab/>
        <w:t>U stečajnom postupk</w:t>
      </w:r>
      <w:r w:rsidR="002E1BA7">
        <w:t>u</w:t>
      </w:r>
      <w:r w:rsidR="009C2772">
        <w:t xml:space="preserve"> unovčena je imovina stečajnog dužnika koju su činile</w:t>
      </w:r>
      <w:r w:rsidR="00C76C00">
        <w:t xml:space="preserve"> pokretnine</w:t>
      </w:r>
      <w:r w:rsidR="004F6C53">
        <w:t xml:space="preserve"> i nekretnine te je u korist stečajne mase </w:t>
      </w:r>
      <w:r>
        <w:t>ostvaren</w:t>
      </w:r>
      <w:r w:rsidR="002E1BA7">
        <w:t xml:space="preserve"> </w:t>
      </w:r>
      <w:r w:rsidR="009C2772">
        <w:t>iznos od</w:t>
      </w:r>
      <w:r w:rsidR="004F6C53">
        <w:t xml:space="preserve"> </w:t>
      </w:r>
      <w:proofErr w:type="spellStart"/>
      <w:r w:rsidR="004F6C53">
        <w:t>101.040</w:t>
      </w:r>
      <w:proofErr w:type="spellEnd"/>
      <w:r w:rsidR="004F6C53">
        <w:t>,</w:t>
      </w:r>
      <w:proofErr w:type="spellStart"/>
      <w:r w:rsidR="004F6C53">
        <w:t>00</w:t>
      </w:r>
      <w:proofErr w:type="spellEnd"/>
      <w:r w:rsidR="008155DE">
        <w:t xml:space="preserve"> </w:t>
      </w:r>
      <w:r w:rsidR="009C2772">
        <w:t>kn</w:t>
      </w:r>
      <w:r w:rsidR="00C76C00">
        <w:t xml:space="preserve">. </w:t>
      </w:r>
      <w:r w:rsidR="00DB7F40">
        <w:t xml:space="preserve">Prodajom </w:t>
      </w:r>
      <w:r w:rsidR="00C76C00">
        <w:t>pokre</w:t>
      </w:r>
      <w:r w:rsidR="00DB7F40">
        <w:t xml:space="preserve">tnina u vlasništvu stečajnog dužnika u korist stečajne mase ostvaren je iznos od </w:t>
      </w:r>
      <w:proofErr w:type="spellStart"/>
      <w:r w:rsidR="00011D7F">
        <w:t>15.000</w:t>
      </w:r>
      <w:proofErr w:type="spellEnd"/>
      <w:r w:rsidR="00011D7F">
        <w:t>,</w:t>
      </w:r>
      <w:proofErr w:type="spellStart"/>
      <w:r w:rsidR="00011D7F">
        <w:t>00</w:t>
      </w:r>
      <w:proofErr w:type="spellEnd"/>
      <w:r w:rsidR="008155DE">
        <w:t xml:space="preserve"> kn</w:t>
      </w:r>
      <w:r w:rsidR="00C76C00">
        <w:t xml:space="preserve"> </w:t>
      </w:r>
      <w:r w:rsidR="00011D7F">
        <w:t xml:space="preserve">a prodajom nekretnina iznos od </w:t>
      </w:r>
      <w:proofErr w:type="spellStart"/>
      <w:r w:rsidR="00011D7F">
        <w:t>86.040</w:t>
      </w:r>
      <w:proofErr w:type="spellEnd"/>
      <w:r w:rsidR="00011D7F">
        <w:t>,</w:t>
      </w:r>
      <w:proofErr w:type="spellStart"/>
      <w:r w:rsidR="00011D7F">
        <w:t>00</w:t>
      </w:r>
      <w:proofErr w:type="spellEnd"/>
      <w:r w:rsidR="00011D7F">
        <w:t xml:space="preserve"> kn. </w:t>
      </w:r>
    </w:p>
    <w:p w:rsidRDefault="008155DE" w:rsidP="008155DE" w:rsidR="008155DE">
      <w:pPr>
        <w:pStyle w:val="Tijeloteksta"/>
        <w:jc w:val="center"/>
      </w:pPr>
    </w:p>
    <w:p w:rsidRDefault="002E1BA7" w:rsidP="00E865C4" w:rsidR="005C46A4">
      <w:pPr>
        <w:pStyle w:val="Tijeloteksta"/>
        <w:ind w:firstLine="708"/>
      </w:pPr>
      <w:r>
        <w:t>U stečajnom postupku</w:t>
      </w:r>
      <w:r w:rsidR="00011D7F">
        <w:t xml:space="preserve"> unovčena je sva stečajna masa dužnika. </w:t>
      </w:r>
      <w:r>
        <w:t xml:space="preserve"> </w:t>
      </w:r>
    </w:p>
    <w:p w:rsidRDefault="00E865C4" w:rsidP="00E865C4" w:rsidR="00E865C4">
      <w:pPr>
        <w:pStyle w:val="Tijeloteksta"/>
        <w:ind w:firstLine="708"/>
      </w:pPr>
    </w:p>
    <w:p w:rsidRDefault="002B4E68" w:rsidP="000750BF" w:rsidR="00605F6B">
      <w:pPr>
        <w:pStyle w:val="Tijeloteksta"/>
      </w:pPr>
      <w:r>
        <w:tab/>
      </w:r>
      <w:r w:rsidR="009C2772">
        <w:t>Tijekom stečajnog postupka održan</w:t>
      </w:r>
      <w:r w:rsidR="008155DE">
        <w:t xml:space="preserve">o je jedno ispitno ročište dana </w:t>
      </w:r>
      <w:proofErr w:type="spellStart"/>
      <w:r w:rsidR="00011D7F">
        <w:t>15</w:t>
      </w:r>
      <w:proofErr w:type="spellEnd"/>
      <w:r w:rsidR="00011D7F">
        <w:t xml:space="preserve">. travnja </w:t>
      </w:r>
      <w:proofErr w:type="spellStart"/>
      <w:r w:rsidR="00011D7F">
        <w:t>2014</w:t>
      </w:r>
      <w:proofErr w:type="spellEnd"/>
      <w:r w:rsidR="00011D7F">
        <w:t xml:space="preserve">. </w:t>
      </w:r>
      <w:r w:rsidR="008155DE">
        <w:t xml:space="preserve"> godine </w:t>
      </w:r>
      <w:r w:rsidR="009C2772">
        <w:t>na koj</w:t>
      </w:r>
      <w:r w:rsidR="008155DE">
        <w:t>em ročištu</w:t>
      </w:r>
      <w:r w:rsidR="009C2772">
        <w:t xml:space="preserve"> su utvrđene i priznate tražbine vjerovnika II višeg isplatnog reda u ukupnom iznosu od</w:t>
      </w:r>
      <w:r w:rsidR="00E865C4">
        <w:t xml:space="preserve"> </w:t>
      </w:r>
      <w:proofErr w:type="spellStart"/>
      <w:r w:rsidR="00011D7F">
        <w:t>464.730</w:t>
      </w:r>
      <w:proofErr w:type="spellEnd"/>
      <w:r w:rsidR="00011D7F">
        <w:t>,</w:t>
      </w:r>
      <w:proofErr w:type="spellStart"/>
      <w:r w:rsidR="00011D7F">
        <w:t>95</w:t>
      </w:r>
      <w:proofErr w:type="spellEnd"/>
      <w:r w:rsidR="002C5F8B">
        <w:t xml:space="preserve"> </w:t>
      </w:r>
      <w:r w:rsidR="00E865C4">
        <w:t xml:space="preserve"> </w:t>
      </w:r>
      <w:r w:rsidR="009C2772">
        <w:t xml:space="preserve">kn.  </w:t>
      </w:r>
    </w:p>
    <w:p w:rsidRDefault="00605F6B" w:rsidP="002A6AA5" w:rsidR="00605F6B">
      <w:pPr>
        <w:pStyle w:val="Tijeloteksta"/>
      </w:pPr>
    </w:p>
    <w:p w:rsidRDefault="00A367EA" w:rsidP="00A367EA" w:rsidR="00A367EA">
      <w:pPr>
        <w:pStyle w:val="Tijeloteksta"/>
        <w:jc w:val="center"/>
      </w:pPr>
      <w:r>
        <w:lastRenderedPageBreak/>
        <w:t>2</w:t>
      </w:r>
    </w:p>
    <w:p w:rsidRDefault="004D256A" w:rsidP="004D256A" w:rsidR="004D256A">
      <w:pPr>
        <w:pStyle w:val="Zaglavlje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970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70</w:t>
      </w:r>
      <w:proofErr w:type="spellEnd"/>
    </w:p>
    <w:p w:rsidRDefault="00A367EA" w:rsidP="00A367EA" w:rsidR="00A367EA">
      <w:pPr>
        <w:pStyle w:val="Tijeloteksta"/>
        <w:jc w:val="center"/>
      </w:pPr>
    </w:p>
    <w:p w:rsidRDefault="004D256A" w:rsidP="00A367EA" w:rsidR="004D256A">
      <w:pPr>
        <w:pStyle w:val="Tijeloteksta"/>
        <w:jc w:val="center"/>
      </w:pPr>
    </w:p>
    <w:p w:rsidRDefault="00A367EA" w:rsidP="00A367EA" w:rsidR="00A367EA">
      <w:pPr>
        <w:pStyle w:val="Tijeloteksta"/>
        <w:jc w:val="center"/>
      </w:pPr>
    </w:p>
    <w:p w:rsidRDefault="00F17A8B" w:rsidP="005C46A4" w:rsidR="00DB7F40">
      <w:pPr>
        <w:pStyle w:val="Tijeloteksta"/>
      </w:pPr>
      <w:r>
        <w:t xml:space="preserve"> </w:t>
      </w:r>
      <w:r w:rsidR="005C46A4">
        <w:tab/>
      </w:r>
      <w:r w:rsidR="00E11B11">
        <w:t>Tijekom stečajnog postupka</w:t>
      </w:r>
      <w:r w:rsidR="00016D0B">
        <w:t xml:space="preserve"> </w:t>
      </w:r>
      <w:r w:rsidR="00DB7F40">
        <w:t>nisu vršene diobe vjerovnicima budući za to nije bilo slobodnih sredstava, a u stečajnom postupku</w:t>
      </w:r>
      <w:r w:rsidR="002C5F8B">
        <w:t xml:space="preserve"> podmireni su troškovi stečajnog postupka i ostale obveze stečajne mase u ukupnom iznosu od </w:t>
      </w:r>
      <w:proofErr w:type="spellStart"/>
      <w:r w:rsidR="00011D7F">
        <w:t>63.594</w:t>
      </w:r>
      <w:proofErr w:type="spellEnd"/>
      <w:r w:rsidR="00011D7F">
        <w:t>,</w:t>
      </w:r>
      <w:proofErr w:type="spellStart"/>
      <w:r w:rsidR="00011D7F">
        <w:t>00</w:t>
      </w:r>
      <w:proofErr w:type="spellEnd"/>
      <w:r w:rsidR="00011D7F">
        <w:t xml:space="preserve"> </w:t>
      </w:r>
      <w:r w:rsidR="002C5F8B">
        <w:t xml:space="preserve">kn. </w:t>
      </w:r>
      <w:r w:rsidR="00DB7F40">
        <w:t xml:space="preserve"> </w:t>
      </w:r>
      <w:r w:rsidR="00011D7F">
        <w:t xml:space="preserve">Također, namiren je </w:t>
      </w:r>
      <w:proofErr w:type="spellStart"/>
      <w:r w:rsidR="00011D7F">
        <w:t>razlučni</w:t>
      </w:r>
      <w:proofErr w:type="spellEnd"/>
      <w:r w:rsidR="00011D7F">
        <w:t xml:space="preserve"> vjerovnik Ribnjak </w:t>
      </w:r>
      <w:proofErr w:type="spellStart"/>
      <w:r w:rsidR="00011D7F">
        <w:t>1961</w:t>
      </w:r>
      <w:proofErr w:type="spellEnd"/>
      <w:r w:rsidR="00011D7F">
        <w:t xml:space="preserve"> d.o.o. Siščani u iznosu od </w:t>
      </w:r>
      <w:proofErr w:type="spellStart"/>
      <w:r w:rsidR="00011D7F">
        <w:t>37.440</w:t>
      </w:r>
      <w:proofErr w:type="spellEnd"/>
      <w:r w:rsidR="00011D7F">
        <w:t>,</w:t>
      </w:r>
      <w:proofErr w:type="spellStart"/>
      <w:r w:rsidR="00011D7F">
        <w:t>47</w:t>
      </w:r>
      <w:proofErr w:type="spellEnd"/>
      <w:r w:rsidR="00011D7F">
        <w:t xml:space="preserve"> kn</w:t>
      </w:r>
      <w:r w:rsidR="00A367EA">
        <w:t>.</w:t>
      </w:r>
    </w:p>
    <w:p w:rsidRDefault="00605F6B" w:rsidP="005C46A4" w:rsidR="00605F6B">
      <w:pPr>
        <w:pStyle w:val="Tijeloteksta"/>
      </w:pPr>
    </w:p>
    <w:p w:rsidRDefault="00F17A8B" w:rsidP="00AE5908" w:rsidR="00FD75A1">
      <w:pPr>
        <w:pStyle w:val="Tijeloteksta"/>
      </w:pPr>
      <w:r>
        <w:tab/>
        <w:t>Kako iz izvješća stečajn</w:t>
      </w:r>
      <w:r w:rsidR="002C5F8B">
        <w:t>e</w:t>
      </w:r>
      <w:r w:rsidR="00016D0B">
        <w:t xml:space="preserve"> </w:t>
      </w:r>
      <w:r>
        <w:t xml:space="preserve"> upravitelj</w:t>
      </w:r>
      <w:r w:rsidR="002C5F8B">
        <w:t>ice</w:t>
      </w:r>
      <w:r>
        <w:t>, na završnom ročištu, proizlazi da su poslovi u ovom stečajnom postupku dovršeni</w:t>
      </w:r>
      <w:r w:rsidR="00A367EA">
        <w:t xml:space="preserve">, </w:t>
      </w:r>
      <w:r w:rsidR="00DB7F40">
        <w:t>primjenom Odredbe članka</w:t>
      </w:r>
      <w:r>
        <w:t xml:space="preserve"> </w:t>
      </w:r>
      <w:proofErr w:type="spellStart"/>
      <w:r>
        <w:t>196</w:t>
      </w:r>
      <w:proofErr w:type="spellEnd"/>
      <w:r>
        <w:t>. st</w:t>
      </w:r>
      <w:r w:rsidR="00DB7F40">
        <w:t>av</w:t>
      </w:r>
      <w:r>
        <w:t xml:space="preserve"> 1. Stečajnog zakona</w:t>
      </w:r>
      <w:r w:rsidR="00932D19">
        <w:t xml:space="preserve"> (Narodne novine broj  </w:t>
      </w:r>
      <w:proofErr w:type="spellStart"/>
      <w:r w:rsidR="00932D19">
        <w:t>44</w:t>
      </w:r>
      <w:proofErr w:type="spellEnd"/>
      <w:r w:rsidR="00932D19">
        <w:t>/</w:t>
      </w:r>
      <w:proofErr w:type="spellStart"/>
      <w:r w:rsidR="00932D19">
        <w:t>96</w:t>
      </w:r>
      <w:proofErr w:type="spellEnd"/>
      <w:r w:rsidR="00932D19">
        <w:t xml:space="preserve">, </w:t>
      </w:r>
      <w:proofErr w:type="spellStart"/>
      <w:r w:rsidR="00932D19">
        <w:t>29</w:t>
      </w:r>
      <w:proofErr w:type="spellEnd"/>
      <w:r w:rsidR="00932D19">
        <w:t>/</w:t>
      </w:r>
      <w:proofErr w:type="spellStart"/>
      <w:r w:rsidR="00932D19">
        <w:t>99</w:t>
      </w:r>
      <w:proofErr w:type="spellEnd"/>
      <w:r w:rsidR="00932D19">
        <w:t xml:space="preserve">, </w:t>
      </w:r>
      <w:proofErr w:type="spellStart"/>
      <w:r w:rsidR="00932D19">
        <w:t>129</w:t>
      </w:r>
      <w:proofErr w:type="spellEnd"/>
      <w:r w:rsidR="00932D19">
        <w:t>/</w:t>
      </w:r>
      <w:proofErr w:type="spellStart"/>
      <w:r w:rsidR="00932D19">
        <w:t>00</w:t>
      </w:r>
      <w:proofErr w:type="spellEnd"/>
      <w:r w:rsidR="00932D19">
        <w:t xml:space="preserve">, </w:t>
      </w:r>
      <w:proofErr w:type="spellStart"/>
      <w:r w:rsidR="00932D19">
        <w:t>123</w:t>
      </w:r>
      <w:proofErr w:type="spellEnd"/>
      <w:r w:rsidR="00932D19">
        <w:t>/</w:t>
      </w:r>
      <w:proofErr w:type="spellStart"/>
      <w:r w:rsidR="00932D19">
        <w:t>03</w:t>
      </w:r>
      <w:proofErr w:type="spellEnd"/>
      <w:r w:rsidR="00932D19">
        <w:t xml:space="preserve">, </w:t>
      </w:r>
      <w:proofErr w:type="spellStart"/>
      <w:r w:rsidR="00932D19">
        <w:t>82</w:t>
      </w:r>
      <w:proofErr w:type="spellEnd"/>
      <w:r w:rsidR="00932D19">
        <w:t>/</w:t>
      </w:r>
      <w:proofErr w:type="spellStart"/>
      <w:r w:rsidR="00932D19">
        <w:t>06</w:t>
      </w:r>
      <w:proofErr w:type="spellEnd"/>
      <w:r w:rsidR="00932D19">
        <w:t xml:space="preserve">, </w:t>
      </w:r>
      <w:proofErr w:type="spellStart"/>
      <w:r w:rsidR="00932D19">
        <w:t>116</w:t>
      </w:r>
      <w:proofErr w:type="spellEnd"/>
      <w:r w:rsidR="00932D19">
        <w:t>/</w:t>
      </w:r>
      <w:proofErr w:type="spellStart"/>
      <w:r w:rsidR="00932D19">
        <w:t>10</w:t>
      </w:r>
      <w:proofErr w:type="spellEnd"/>
      <w:r w:rsidR="00932D19">
        <w:t xml:space="preserve">, </w:t>
      </w:r>
      <w:proofErr w:type="spellStart"/>
      <w:r w:rsidR="00932D19">
        <w:t>25</w:t>
      </w:r>
      <w:proofErr w:type="spellEnd"/>
      <w:r w:rsidR="00932D19">
        <w:t>/</w:t>
      </w:r>
      <w:proofErr w:type="spellStart"/>
      <w:r w:rsidR="00932D19">
        <w:t>12</w:t>
      </w:r>
      <w:proofErr w:type="spellEnd"/>
      <w:r w:rsidR="00932D19">
        <w:t xml:space="preserve">, </w:t>
      </w:r>
      <w:proofErr w:type="spellStart"/>
      <w:r w:rsidR="00932D19">
        <w:t>133</w:t>
      </w:r>
      <w:proofErr w:type="spellEnd"/>
      <w:r w:rsidR="00932D19">
        <w:t>/</w:t>
      </w:r>
      <w:proofErr w:type="spellStart"/>
      <w:r w:rsidR="00932D19">
        <w:t>12</w:t>
      </w:r>
      <w:proofErr w:type="spellEnd"/>
      <w:r w:rsidR="00932D19">
        <w:t xml:space="preserve"> u vezi s člankom </w:t>
      </w:r>
      <w:proofErr w:type="spellStart"/>
      <w:r w:rsidR="00932D19">
        <w:t>441</w:t>
      </w:r>
      <w:proofErr w:type="spellEnd"/>
      <w:r w:rsidR="00932D19">
        <w:t xml:space="preserve">. Stečajnog zakona Narodne novine </w:t>
      </w:r>
      <w:proofErr w:type="spellStart"/>
      <w:r w:rsidR="00932D19">
        <w:t>71</w:t>
      </w:r>
      <w:proofErr w:type="spellEnd"/>
      <w:r w:rsidR="00932D19">
        <w:t>/</w:t>
      </w:r>
      <w:proofErr w:type="spellStart"/>
      <w:r w:rsidR="00932D19">
        <w:t>15</w:t>
      </w:r>
      <w:proofErr w:type="spellEnd"/>
      <w:r w:rsidR="00932D19">
        <w:t xml:space="preserve">)  </w:t>
      </w:r>
      <w:r w:rsidR="00DB7F40">
        <w:t xml:space="preserve"> </w:t>
      </w:r>
      <w:r w:rsidR="00A367EA">
        <w:t xml:space="preserve">riješeno je kao u izreci.            </w:t>
      </w:r>
    </w:p>
    <w:p w:rsidRDefault="00FD75A1" w:rsidP="00AE5908" w:rsidR="00FD75A1">
      <w:pPr>
        <w:pStyle w:val="Tijeloteksta"/>
      </w:pPr>
    </w:p>
    <w:p w:rsidRDefault="00605F6B" w:rsidP="00AE5908" w:rsidR="00605F6B">
      <w:pPr>
        <w:pStyle w:val="Tijeloteksta"/>
      </w:pPr>
    </w:p>
    <w:p w:rsidRDefault="00E11B11" w:rsidP="002D1E3B" w:rsidR="00EF371F">
      <w:pPr>
        <w:pStyle w:val="Tijeloteksta"/>
        <w:jc w:val="center"/>
      </w:pPr>
      <w:r>
        <w:t>U Osijeku</w:t>
      </w:r>
      <w:r w:rsidR="00932D19">
        <w:t xml:space="preserve"> </w:t>
      </w:r>
      <w:proofErr w:type="spellStart"/>
      <w:r w:rsidR="00932D19">
        <w:t>2</w:t>
      </w:r>
      <w:r w:rsidR="00A367EA">
        <w:t>0</w:t>
      </w:r>
      <w:proofErr w:type="spellEnd"/>
      <w:r w:rsidR="00A367EA">
        <w:t>. listopad</w:t>
      </w:r>
      <w:r w:rsidR="00932D19">
        <w:t xml:space="preserve"> </w:t>
      </w:r>
      <w:proofErr w:type="spellStart"/>
      <w:r w:rsidR="00932D19">
        <w:t>2016</w:t>
      </w:r>
      <w:proofErr w:type="spellEnd"/>
      <w:r w:rsidR="00932D19">
        <w:t xml:space="preserve">. </w:t>
      </w:r>
    </w:p>
    <w:p w:rsidRDefault="00932D19" w:rsidP="002D1E3B" w:rsidR="00932D19">
      <w:pPr>
        <w:pStyle w:val="Tijeloteksta"/>
        <w:jc w:val="center"/>
      </w:pPr>
    </w:p>
    <w:p w:rsidRDefault="00EF371F" w:rsidP="009D399D" w:rsidR="00EF371F">
      <w:pPr>
        <w:jc w:val="both"/>
      </w:pPr>
      <w:r>
        <w:t>Zapisničar</w:t>
      </w:r>
    </w:p>
    <w:p w:rsidRDefault="008502F9" w:rsidP="002845D9" w:rsidR="00FD75A1">
      <w:pPr>
        <w:jc w:val="both"/>
      </w:pPr>
      <w:r>
        <w:t>Maja Kocijan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4974">
        <w:t xml:space="preserve">    </w:t>
      </w:r>
      <w:r w:rsidR="002D1E3B">
        <w:tab/>
      </w:r>
      <w:r>
        <w:t>STEČAJNI SUDAC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8502F9">
        <w:t xml:space="preserve">  </w:t>
      </w:r>
      <w:r w:rsidR="002D1E3B">
        <w:tab/>
        <w:t xml:space="preserve">   </w:t>
      </w:r>
      <w:r w:rsidR="008502F9">
        <w:t xml:space="preserve"> </w:t>
      </w:r>
      <w:r>
        <w:t>Jadranka Herman</w:t>
      </w:r>
    </w:p>
    <w:p w:rsidRDefault="00DB7F40" w:rsidP="00DB7F40" w:rsidR="00DB7F40">
      <w:pPr>
        <w:pStyle w:val="Tijeloteksta"/>
        <w:jc w:val="left"/>
      </w:pPr>
    </w:p>
    <w:p w:rsidRDefault="00DB7F40" w:rsidP="00DB7F40" w:rsidR="00DB7F40">
      <w:pPr>
        <w:pStyle w:val="Tijeloteksta"/>
        <w:jc w:val="left"/>
      </w:pPr>
    </w:p>
    <w:p w:rsidRDefault="00FD75A1" w:rsidP="00DB7F40" w:rsidR="00FD75A1">
      <w:pPr>
        <w:pStyle w:val="Tijeloteksta"/>
        <w:jc w:val="left"/>
      </w:pPr>
      <w:r>
        <w:t>POUKA O PRAVNOM LIJEKU:</w:t>
      </w:r>
    </w:p>
    <w:p w:rsidRDefault="00FD75A1" w:rsidP="00EC060D" w:rsidR="00FD75A1">
      <w:pPr>
        <w:pStyle w:val="Tijeloteksta"/>
      </w:pPr>
      <w:r>
        <w:t>Protiv ovog rješenja može nezadovoljna stranka uložiti žalbu Visokom trgovačkom sudu Republike Hrvatske u Zagrebu u roku od osam dana pismeno u tri primjerka putem ovoga suda.</w:t>
      </w:r>
    </w:p>
    <w:p w:rsidRDefault="00605F6B" w:rsidP="002A6AA5" w:rsidR="00605F6B">
      <w:pPr>
        <w:pStyle w:val="Tijeloteksta"/>
        <w:jc w:val="left"/>
      </w:pPr>
    </w:p>
    <w:p w:rsidRDefault="002A6AA5" w:rsidP="00DB7F40" w:rsidR="008502F9">
      <w:pPr>
        <w:pStyle w:val="Tijeloteksta"/>
        <w:jc w:val="left"/>
      </w:pPr>
      <w:r w:rsidRPr="008502F9">
        <w:t>DNA</w:t>
      </w:r>
    </w:p>
    <w:p w:rsidRDefault="008155DE" w:rsidP="008155DE" w:rsidR="008155DE">
      <w:pPr>
        <w:pStyle w:val="Tijeloteksta"/>
        <w:numPr>
          <w:ilvl w:val="0"/>
          <w:numId w:val="2"/>
        </w:numPr>
        <w:jc w:val="left"/>
      </w:pPr>
      <w:r>
        <w:t>predl</w:t>
      </w:r>
      <w:r w:rsidR="00A367EA">
        <w:t xml:space="preserve">agatelj – FINA Regionalni centar Osijek Nagodbeno vijeće </w:t>
      </w:r>
      <w:proofErr w:type="spellStart"/>
      <w:r w:rsidR="00A367EA">
        <w:t>OS07</w:t>
      </w:r>
      <w:proofErr w:type="spellEnd"/>
    </w:p>
    <w:p w:rsidRDefault="00A1540A" w:rsidP="00A74002" w:rsidR="00DA04CD" w:rsidRPr="008502F9">
      <w:pPr>
        <w:pStyle w:val="Tijeloteksta"/>
        <w:numPr>
          <w:ilvl w:val="0"/>
          <w:numId w:val="2"/>
        </w:numPr>
        <w:jc w:val="left"/>
      </w:pPr>
      <w:r>
        <w:t>S</w:t>
      </w:r>
      <w:r w:rsidR="001A68B1">
        <w:t xml:space="preserve">tečajni upravitelj </w:t>
      </w:r>
      <w:r w:rsidR="00A367EA">
        <w:t xml:space="preserve">Ana </w:t>
      </w:r>
      <w:proofErr w:type="spellStart"/>
      <w:r w:rsidR="00A367EA">
        <w:t>Penavin</w:t>
      </w:r>
      <w:proofErr w:type="spellEnd"/>
    </w:p>
    <w:p w:rsidRDefault="00DB7F40" w:rsidP="002A6AA5" w:rsidR="002A6AA5" w:rsidRPr="008502F9">
      <w:pPr>
        <w:pStyle w:val="Tijeloteksta"/>
        <w:numPr>
          <w:ilvl w:val="0"/>
          <w:numId w:val="2"/>
        </w:numPr>
        <w:jc w:val="left"/>
      </w:pPr>
      <w:r>
        <w:t xml:space="preserve">Sudski registar </w:t>
      </w:r>
      <w:r w:rsidR="002A6AA5" w:rsidRPr="008502F9">
        <w:t>po pravomoćnosti</w:t>
      </w:r>
    </w:p>
    <w:p w:rsidRDefault="00A1540A" w:rsidP="002A6AA5" w:rsidR="002A6AA5" w:rsidRPr="008502F9">
      <w:pPr>
        <w:pStyle w:val="Tijeloteksta"/>
        <w:numPr>
          <w:ilvl w:val="0"/>
          <w:numId w:val="2"/>
        </w:numPr>
        <w:jc w:val="left"/>
      </w:pPr>
      <w:r>
        <w:t>e-o</w:t>
      </w:r>
      <w:r w:rsidR="002A6AA5" w:rsidRPr="008502F9">
        <w:t>glasna ploča</w:t>
      </w:r>
    </w:p>
    <w:p w:rsidRDefault="00DF2ED4" w:rsidP="002A6AA5" w:rsidR="002C7293" w:rsidRPr="008502F9">
      <w:pPr>
        <w:pStyle w:val="Tijeloteksta"/>
        <w:numPr>
          <w:ilvl w:val="0"/>
          <w:numId w:val="2"/>
        </w:numPr>
        <w:jc w:val="left"/>
      </w:pPr>
      <w:r w:rsidRPr="008502F9">
        <w:t xml:space="preserve">Porezna uprava </w:t>
      </w:r>
      <w:r w:rsidR="004D256A">
        <w:t>Donji Miholjac</w:t>
      </w:r>
    </w:p>
    <w:p w:rsidRDefault="004D256A" w:rsidP="002D1E3B" w:rsidR="00FD75A1">
      <w:pPr>
        <w:pStyle w:val="Tijeloteksta"/>
        <w:numPr>
          <w:ilvl w:val="0"/>
          <w:numId w:val="2"/>
        </w:numPr>
        <w:jc w:val="left"/>
      </w:pPr>
      <w:r>
        <w:t>FINA Valpovo</w:t>
      </w:r>
    </w:p>
    <w:p w:rsidRDefault="00AE6D08" w:rsidP="002D1E3B" w:rsidR="00AE6D08" w:rsidRPr="008502F9">
      <w:pPr>
        <w:pStyle w:val="Tijeloteksta"/>
        <w:numPr>
          <w:ilvl w:val="0"/>
          <w:numId w:val="2"/>
        </w:numPr>
        <w:jc w:val="left"/>
      </w:pPr>
      <w:proofErr w:type="spellStart"/>
      <w:r>
        <w:t>ŽDO</w:t>
      </w:r>
      <w:proofErr w:type="spellEnd"/>
      <w:r>
        <w:t xml:space="preserve"> Osijek</w:t>
      </w:r>
    </w:p>
    <w:p w:rsidRDefault="002A6AA5" w:rsidP="002A6AA5" w:rsidR="002A6AA5">
      <w:pPr>
        <w:pStyle w:val="Tijeloteksta"/>
        <w:numPr>
          <w:ilvl w:val="0"/>
          <w:numId w:val="2"/>
        </w:numPr>
        <w:jc w:val="left"/>
      </w:pPr>
      <w:proofErr w:type="spellStart"/>
      <w:r w:rsidRPr="008502F9">
        <w:t>Rj</w:t>
      </w:r>
      <w:proofErr w:type="spellEnd"/>
      <w:r w:rsidRPr="008502F9">
        <w:t>. zaključenjem</w:t>
      </w:r>
    </w:p>
    <w:p w:rsidRDefault="00A367EA" w:rsidP="002A6AA5" w:rsidR="002D1E3B">
      <w:pPr>
        <w:pStyle w:val="Tijeloteksta"/>
        <w:numPr>
          <w:ilvl w:val="0"/>
          <w:numId w:val="2"/>
        </w:numPr>
        <w:jc w:val="left"/>
      </w:pPr>
      <w:r>
        <w:t xml:space="preserve">kal. </w:t>
      </w:r>
      <w:proofErr w:type="spellStart"/>
      <w:r>
        <w:t>20</w:t>
      </w:r>
      <w:proofErr w:type="spellEnd"/>
      <w:r>
        <w:t>/</w:t>
      </w:r>
      <w:proofErr w:type="spellStart"/>
      <w:r>
        <w:t>11</w:t>
      </w:r>
      <w:proofErr w:type="spellEnd"/>
    </w:p>
    <w:p w:rsidRDefault="000C20F1" w:rsidR="000C20F1"/>
    <w:sectPr w:rsidSect="002845D9" w:rsidR="000C20F1">
      <w:headerReference w:type="even" r:id="rId11"/>
      <w:headerReference w:type="default" r:id="rId12"/>
      <w:pgSz w:code="9" w:h="16838" w:w="11906"/>
      <w:pgMar w:gutter="0" w:footer="709" w:header="709" w:left="1704" w:bottom="99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49FB" w:rsidR="00D349FB">
      <w:r>
        <w:separator/>
      </w:r>
    </w:p>
  </w:endnote>
  <w:endnote w:id="0" w:type="continuationSeparator">
    <w:p w:rsidRDefault="00D349FB" w:rsidR="00D34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49FB" w:rsidR="00D349FB">
      <w:r>
        <w:separator/>
      </w:r>
    </w:p>
  </w:footnote>
  <w:footnote w:id="0" w:type="continuationSeparator">
    <w:p w:rsidRDefault="00D349FB" w:rsidR="00D349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FD75A1" w:rsidR="008F49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4974" w:rsidR="008F4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9E0533" w:rsidR="008F4974">
    <w:pPr>
      <w:pStyle w:val="Zaglavlje"/>
      <w:framePr w:y="1" w:xAlign="center" w:vAnchor="text" w:hAnchor="margin" w:wrap="around"/>
      <w:rPr>
        <w:rStyle w:val="Brojstranice"/>
      </w:rPr>
    </w:pPr>
  </w:p>
  <w:p w:rsidRDefault="008F4974" w:rsidP="00FD75A1" w:rsidR="008F4974">
    <w:pPr>
      <w:pStyle w:val="Zaglavlje"/>
      <w:jc w:val="center"/>
    </w:pPr>
  </w:p>
  <w:p w:rsidRDefault="008F4974" w:rsidR="008F497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3B6105"/>
    <w:multiLevelType w:val="hybridMultilevel"/>
    <w:tmpl w:val="1D92F056"/>
    <w:lvl w:tplc="00C49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B0D3FB3"/>
    <w:multiLevelType w:val="hybridMultilevel"/>
    <w:tmpl w:val="2F4CF9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09874D4"/>
    <w:multiLevelType w:val="hybridMultilevel"/>
    <w:tmpl w:val="3884A6C2"/>
    <w:lvl w:tplc="E780A004" w:ilvl="0">
      <w:numFmt w:val="bullet"/>
      <w:lvlText w:val="-"/>
      <w:lvlJc w:val="left"/>
      <w:pPr>
        <w:tabs>
          <w:tab w:pos="928" w:val="num"/>
        </w:tabs>
        <w:ind w:hanging="360" w:left="9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72E283D"/>
    <w:multiLevelType w:val="hybridMultilevel"/>
    <w:tmpl w:val="7C2AC878"/>
    <w:lvl w:tplc="4588E3D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1D7F"/>
    <w:rsid w:val="0001534B"/>
    <w:rsid w:val="00016D0B"/>
    <w:rsid w:val="0005396D"/>
    <w:rsid w:val="000708FE"/>
    <w:rsid w:val="000750BF"/>
    <w:rsid w:val="000C20F1"/>
    <w:rsid w:val="000E414B"/>
    <w:rsid w:val="00101E37"/>
    <w:rsid w:val="00111495"/>
    <w:rsid w:val="00124E5B"/>
    <w:rsid w:val="00127F3F"/>
    <w:rsid w:val="0016016C"/>
    <w:rsid w:val="00163019"/>
    <w:rsid w:val="00165F5F"/>
    <w:rsid w:val="00176338"/>
    <w:rsid w:val="0019752C"/>
    <w:rsid w:val="001A0170"/>
    <w:rsid w:val="001A6201"/>
    <w:rsid w:val="001A68B1"/>
    <w:rsid w:val="001B004A"/>
    <w:rsid w:val="001C2220"/>
    <w:rsid w:val="001D3082"/>
    <w:rsid w:val="001D7D93"/>
    <w:rsid w:val="001E75FC"/>
    <w:rsid w:val="001F7A76"/>
    <w:rsid w:val="002142C7"/>
    <w:rsid w:val="00217EC7"/>
    <w:rsid w:val="00223C8E"/>
    <w:rsid w:val="0025059E"/>
    <w:rsid w:val="00252CD9"/>
    <w:rsid w:val="00264698"/>
    <w:rsid w:val="0026564D"/>
    <w:rsid w:val="00275CB7"/>
    <w:rsid w:val="00281657"/>
    <w:rsid w:val="002845D9"/>
    <w:rsid w:val="00291B9C"/>
    <w:rsid w:val="002A6AA5"/>
    <w:rsid w:val="002B4E68"/>
    <w:rsid w:val="002C5F8B"/>
    <w:rsid w:val="002C7293"/>
    <w:rsid w:val="002D1E3B"/>
    <w:rsid w:val="002D56BB"/>
    <w:rsid w:val="002E1BA7"/>
    <w:rsid w:val="00313F98"/>
    <w:rsid w:val="00323673"/>
    <w:rsid w:val="00327B99"/>
    <w:rsid w:val="00343E51"/>
    <w:rsid w:val="00346D7E"/>
    <w:rsid w:val="00366504"/>
    <w:rsid w:val="003702CF"/>
    <w:rsid w:val="003D6656"/>
    <w:rsid w:val="003E08E5"/>
    <w:rsid w:val="003E147C"/>
    <w:rsid w:val="00437419"/>
    <w:rsid w:val="00463FE6"/>
    <w:rsid w:val="004806AD"/>
    <w:rsid w:val="00497369"/>
    <w:rsid w:val="00497410"/>
    <w:rsid w:val="004A2829"/>
    <w:rsid w:val="004C1DDF"/>
    <w:rsid w:val="004D256A"/>
    <w:rsid w:val="004E5065"/>
    <w:rsid w:val="004F6C53"/>
    <w:rsid w:val="00500BBD"/>
    <w:rsid w:val="00521FCF"/>
    <w:rsid w:val="00524BE6"/>
    <w:rsid w:val="005252D2"/>
    <w:rsid w:val="00526719"/>
    <w:rsid w:val="00532B20"/>
    <w:rsid w:val="00544912"/>
    <w:rsid w:val="00555DBA"/>
    <w:rsid w:val="0055624C"/>
    <w:rsid w:val="00592F5A"/>
    <w:rsid w:val="005B403D"/>
    <w:rsid w:val="005C46A4"/>
    <w:rsid w:val="00605F6B"/>
    <w:rsid w:val="00607E75"/>
    <w:rsid w:val="006235FB"/>
    <w:rsid w:val="006236C1"/>
    <w:rsid w:val="006270F9"/>
    <w:rsid w:val="0065228E"/>
    <w:rsid w:val="00663453"/>
    <w:rsid w:val="00673B3A"/>
    <w:rsid w:val="006A56C2"/>
    <w:rsid w:val="006D0173"/>
    <w:rsid w:val="00725641"/>
    <w:rsid w:val="0074711B"/>
    <w:rsid w:val="0075037B"/>
    <w:rsid w:val="007C1241"/>
    <w:rsid w:val="0080666F"/>
    <w:rsid w:val="008155DE"/>
    <w:rsid w:val="00837DA8"/>
    <w:rsid w:val="00843472"/>
    <w:rsid w:val="00845777"/>
    <w:rsid w:val="008502F9"/>
    <w:rsid w:val="008737C5"/>
    <w:rsid w:val="008D6DA3"/>
    <w:rsid w:val="008F24EB"/>
    <w:rsid w:val="008F36EA"/>
    <w:rsid w:val="008F4974"/>
    <w:rsid w:val="009001D6"/>
    <w:rsid w:val="00905197"/>
    <w:rsid w:val="00932D19"/>
    <w:rsid w:val="00970DF0"/>
    <w:rsid w:val="00994095"/>
    <w:rsid w:val="009973F4"/>
    <w:rsid w:val="009A6374"/>
    <w:rsid w:val="009B64E6"/>
    <w:rsid w:val="009C13EB"/>
    <w:rsid w:val="009C2772"/>
    <w:rsid w:val="009D399D"/>
    <w:rsid w:val="009E0533"/>
    <w:rsid w:val="00A025E8"/>
    <w:rsid w:val="00A07AC6"/>
    <w:rsid w:val="00A14B9A"/>
    <w:rsid w:val="00A1540A"/>
    <w:rsid w:val="00A367EA"/>
    <w:rsid w:val="00A402F9"/>
    <w:rsid w:val="00A45131"/>
    <w:rsid w:val="00A74002"/>
    <w:rsid w:val="00A763E5"/>
    <w:rsid w:val="00A979BC"/>
    <w:rsid w:val="00AB56F9"/>
    <w:rsid w:val="00AE227B"/>
    <w:rsid w:val="00AE5908"/>
    <w:rsid w:val="00AE6D08"/>
    <w:rsid w:val="00B5562F"/>
    <w:rsid w:val="00B92D46"/>
    <w:rsid w:val="00BA6033"/>
    <w:rsid w:val="00BC33DE"/>
    <w:rsid w:val="00BC67BC"/>
    <w:rsid w:val="00BD633D"/>
    <w:rsid w:val="00BF200D"/>
    <w:rsid w:val="00C15361"/>
    <w:rsid w:val="00C21608"/>
    <w:rsid w:val="00C300FF"/>
    <w:rsid w:val="00C3081F"/>
    <w:rsid w:val="00C33212"/>
    <w:rsid w:val="00C76C00"/>
    <w:rsid w:val="00C9197B"/>
    <w:rsid w:val="00C92B9A"/>
    <w:rsid w:val="00C94CBA"/>
    <w:rsid w:val="00CA5EA9"/>
    <w:rsid w:val="00CF4431"/>
    <w:rsid w:val="00D018CA"/>
    <w:rsid w:val="00D178DC"/>
    <w:rsid w:val="00D349FB"/>
    <w:rsid w:val="00D64559"/>
    <w:rsid w:val="00D85A5F"/>
    <w:rsid w:val="00D86163"/>
    <w:rsid w:val="00DA04CD"/>
    <w:rsid w:val="00DB7F40"/>
    <w:rsid w:val="00DC07DC"/>
    <w:rsid w:val="00DC7BF5"/>
    <w:rsid w:val="00DE58F9"/>
    <w:rsid w:val="00DF2ED4"/>
    <w:rsid w:val="00E11B11"/>
    <w:rsid w:val="00E1321F"/>
    <w:rsid w:val="00E430E2"/>
    <w:rsid w:val="00E55AA4"/>
    <w:rsid w:val="00E865C4"/>
    <w:rsid w:val="00EB3D75"/>
    <w:rsid w:val="00EC060D"/>
    <w:rsid w:val="00EC7E22"/>
    <w:rsid w:val="00ED0232"/>
    <w:rsid w:val="00EF08B5"/>
    <w:rsid w:val="00EF371F"/>
    <w:rsid w:val="00F176C6"/>
    <w:rsid w:val="00F17A8B"/>
    <w:rsid w:val="00F24F7C"/>
    <w:rsid w:val="00F618C3"/>
    <w:rsid w:val="00F6578B"/>
    <w:rsid w:val="00F726AE"/>
    <w:rsid w:val="00F76EF7"/>
    <w:rsid w:val="00F80660"/>
    <w:rsid w:val="00F8686C"/>
    <w:rsid w:val="00F9301A"/>
    <w:rsid w:val="00FC1374"/>
    <w:rsid w:val="00FC3EF5"/>
    <w:rsid w:val="00FD75A1"/>
    <w:rsid w:val="00FE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016D0B"/>
    <w:rPr>
      <w:sz w:val="24"/>
      <w:szCs w:val="24"/>
    </w:rPr>
  </w:style>
  <w:style w:styleId="Naglaeno" w:type="character">
    <w:name w:val="Strong"/>
    <w:qFormat/>
    <w:rsid w:val="0001534B"/>
    <w:rPr>
      <w:b/>
      <w:bCs/>
    </w:rPr>
  </w:style>
  <w:style w:styleId="Odlomakpopisa" w:type="paragraph">
    <w:name w:val="List Paragraph"/>
    <w:basedOn w:val="Normal"/>
    <w:uiPriority w:val="34"/>
    <w:qFormat/>
    <w:rsid w:val="00A367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13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37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37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37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37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016D0B"/>
    <w:rPr>
      <w:sz w:val="24"/>
      <w:szCs w:val="24"/>
    </w:rPr>
  </w:style>
  <w:style w:styleId="Naglaeno" w:type="character">
    <w:name w:val="Strong"/>
    <w:qFormat/>
    <w:rsid w:val="0001534B"/>
    <w:rPr>
      <w:b/>
      <w:bCs/>
    </w:rPr>
  </w:style>
  <w:style w:styleId="Odlomakpopisa" w:type="paragraph">
    <w:name w:val="List Paragraph"/>
    <w:basedOn w:val="Normal"/>
    <w:uiPriority w:val="34"/>
    <w:qFormat/>
    <w:rsid w:val="00A367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13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37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37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37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37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2013.</izvorni_sadrzaj>
    <derivirana_varijabla naziv="DomainObject.Predmet.DatumOsnivanja_1">13.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St-970/2013</izvorni_sadrzaj>
    <derivirana_varijabla naziv="DomainObject.Predmet.OznakaBroj_1">St-970/2013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KARAS d.o.o. za trgovinu i proizvodnju</izvorni_sadrzaj>
    <derivirana_varijabla naziv="DomainObject.Predmet.ProtustrankaFormated_1">  ZLATNI KARAS d.o.o. za trgovinu i proizvodnju</derivirana_varijabla>
  </DomainObject.Predmet.ProtustrankaFormated>
  <DomainObject.Predmet.ProtustrankaFormatedOIB>
    <izvorni_sadrzaj>  ZLATNI KARAS d.o.o. za trgovinu i proizvodnju, OIB 10443469986</izvorni_sadrzaj>
    <derivirana_varijabla naziv="DomainObject.Predmet.ProtustrankaFormatedOIB_1">  ZLATNI KARAS d.o.o. za trgovinu i proizvodnju, OIB 10443469986</derivirana_varijabla>
  </DomainObject.Predmet.ProtustrankaFormatedOIB>
  <DomainObject.Predmet.ProtustrankaFormatedWithAdress>
    <izvorni_sadrzaj> ZLATNI KARAS d.o.o. za trgovinu i proizvodnju, Republike 94/b, Petrijevci</izvorni_sadrzaj>
    <derivirana_varijabla naziv="DomainObject.Predmet.ProtustrankaFormatedWithAdress_1"> ZLATNI KARAS d.o.o. za trgovinu i proizvodnju, Republike 94/b, Petrijevci</derivirana_varijabla>
  </DomainObject.Predmet.ProtustrankaFormatedWithAdress>
  <DomainObject.Predmet.ProtustrankaFormatedWithAdressOIB>
    <izvorni_sadrzaj> ZLATNI KARAS d.o.o. za trgovinu i proizvodnju, OIB 10443469986, Republike 94/b, Petrijevci</izvorni_sadrzaj>
    <derivirana_varijabla naziv="DomainObject.Predmet.ProtustrankaFormatedWithAdressOIB_1"> ZLATNI KARAS d.o.o. za trgovinu i proizvodnju, OIB 10443469986, Republike 94/b, Petrijevci</derivirana_varijabla>
  </DomainObject.Predmet.ProtustrankaFormatedWithAdressOIB>
  <DomainObject.Predmet.ProtustrankaWithAdress>
    <izvorni_sadrzaj>ZLATNI KARAS d.o.o. za trgovinu i proizvodnju Republike 94/b, Petrijevci</izvorni_sadrzaj>
    <derivirana_varijabla naziv="DomainObject.Predmet.ProtustrankaWithAdress_1">ZLATNI KARAS d.o.o. za trgovinu i proizvodnju Republike 94/b, Petrijevci</derivirana_varijabla>
  </DomainObject.Predmet.ProtustrankaWithAdress>
  <DomainObject.Predmet.ProtustrankaWithAdressOIB>
    <izvorni_sadrzaj>ZLATNI KARAS d.o.o. za trgovinu i proizvodnju, OIB 10443469986, Republike 94/b, Petrijevci</izvorni_sadrzaj>
    <derivirana_varijabla naziv="DomainObject.Predmet.ProtustrankaWithAdressOIB_1">ZLATNI KARAS d.o.o. za trgovinu i proizvodnju, OIB 10443469986, Republike 94/b, Petrijevci</derivirana_varijabla>
  </DomainObject.Predmet.ProtustrankaWithAdressOIB>
  <DomainObject.Predmet.ProtustrankaNazivFormated>
    <izvorni_sadrzaj>ZLATNI KARAS d.o.o. za trgovinu i proizvodnju</izvorni_sadrzaj>
    <derivirana_varijabla naziv="DomainObject.Predmet.ProtustrankaNazivFormated_1">ZLATNI KARAS d.o.o. za trgovinu i proizvodnju</derivirana_varijabla>
  </DomainObject.Predmet.ProtustrankaNazivFormated>
  <DomainObject.Predmet.ProtustrankaNazivFormatedOIB>
    <izvorni_sadrzaj>ZLATNI KARAS d.o.o. za trgovinu i proizvodnju, OIB 10443469986</izvorni_sadrzaj>
    <derivirana_varijabla naziv="DomainObject.Predmet.ProtustrankaNazivFormatedOIB_1">ZLATNI KARAS d.o.o. za trgovinu i proizvodnju, OIB 10443469986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ZLATNI KARAS d.o.o. za trgovinu i proizvodnju</item>
    </izvorni_sadrzaj>
    <derivirana_varijabla naziv="DomainObject.Predmet.ProtuStrankaListFormated_1">
      <item>ZLATNI KARAS d.o.o. za trgovinu i proizvodnju</item>
    </derivirana_varijabla>
  </DomainObject.Predmet.ProtuStrankaListFormated>
  <DomainObject.Predmet.ProtuStrankaListFormatedOIB>
    <izvorni_sadrzaj>
      <item>ZLATNI KARAS d.o.o. za trgovinu i proizvodnju, OIB 10443469986</item>
    </izvorni_sadrzaj>
    <derivirana_varijabla naziv="DomainObject.Predmet.ProtuStrankaListFormatedOIB_1">
      <item>ZLATNI KARAS d.o.o. za trgovinu i proizvodnju, OIB 10443469986</item>
    </derivirana_varijabla>
  </DomainObject.Predmet.ProtuStrankaListFormatedOIB>
  <DomainObject.Predmet.ProtuStrankaListFormatedWithAdress>
    <izvorni_sadrzaj>
      <item>ZLATNI KARAS d.o.o. za trgovinu i proizvodnju, Republike 94/b, Petrijevci</item>
    </izvorni_sadrzaj>
    <derivirana_varijabla naziv="DomainObject.Predmet.ProtuStrankaListFormatedWithAdress_1">
      <item>ZLATNI KARAS d.o.o. za trgovinu i proizvodnju, Republike 94/b, Petrijevci</item>
    </derivirana_varijabla>
  </DomainObject.Predmet.ProtuStrankaListFormatedWithAdress>
  <DomainObject.Predmet.ProtuStrankaListFormatedWithAdressOIB>
    <izvorni_sadrzaj>
      <item>ZLATNI KARAS d.o.o. za trgovinu i proizvodnju, OIB 10443469986, Republike 94/b, Petrijevci</item>
    </izvorni_sadrzaj>
    <derivirana_varijabla naziv="DomainObject.Predmet.ProtuStrankaListFormatedWithAdressOIB_1">
      <item>ZLATNI KARAS d.o.o. za trgovinu i proizvodnju, OIB 10443469986, Republike 94/b, Petrijevci</item>
    </derivirana_varijabla>
  </DomainObject.Predmet.ProtuStrankaListFormatedWithAdressOIB>
  <DomainObject.Predmet.ProtuStrankaListNazivFormated>
    <izvorni_sadrzaj>
      <item>ZLATNI KARAS d.o.o. za trgovinu i proizvodnju</item>
    </izvorni_sadrzaj>
    <derivirana_varijabla naziv="DomainObject.Predmet.ProtuStrankaListNazivFormated_1">
      <item>ZLATNI KARAS d.o.o. za trgovinu i proizvodnju</item>
    </derivirana_varijabla>
  </DomainObject.Predmet.ProtuStrankaListNazivFormated>
  <DomainObject.Predmet.ProtuStrankaListNazivFormatedOIB>
    <izvorni_sadrzaj>
      <item>ZLATNI KARAS d.o.o. za trgovinu i proizvodnju, OIB 10443469986</item>
    </izvorni_sadrzaj>
    <derivirana_varijabla naziv="DomainObject.Predmet.ProtuStrankaListNazivFormatedOIB_1">
      <item>ZLATNI KARAS d.o.o. za trgovinu i proizvodnju, OIB 10443469986</item>
    </derivirana_varijabla>
  </DomainObject.Predmet.ProtuStrankaListNazivFormatedOIB>
  <DomainObject.Predmet.OstaliListFormated>
    <izvorni_sadrzaj>
      <item>Ana Penavin</item>
      <item>ŽDO Osijek</item>
      <item>Narodne novine d.d. Zagreb</item>
      <item>računovodstvo suda</item>
      <item>registar suda</item>
      <item>oglasna ploča suda</item>
      <item>predsjedništvo suda</item>
    </izvorni_sadrzaj>
    <derivirana_varijabla naziv="DomainObject.Predmet.OstaliListFormated_1">
      <item>Ana Penavin</item>
      <item>ŽDO Osijek</item>
      <item>Narodne novine d.d. Zagreb</item>
      <item>računovodstvo suda</item>
      <item>registar suda</item>
      <item>oglasna ploča suda</item>
      <item>predsjedništvo suda</item>
    </derivirana_varijabla>
  </DomainObject.Predmet.OstaliListFormated>
  <DomainObject.Predmet.OstaliListFormatedOIB>
    <izvorni_sadrzaj>
      <item>Ana Penavin, OIB 28051851964</item>
      <item>ŽDO Osijek, OIB 23673736199</item>
      <item>Narodne novine d.d. Zagreb, OIB 64546066176</item>
      <item>računovodstvo suda</item>
      <item>registar suda</item>
      <item>oglasna ploča suda</item>
      <item>predsjedništvo suda</item>
    </izvorni_sadrzaj>
    <derivirana_varijabla naziv="DomainObject.Predmet.OstaliListFormatedOIB_1">
      <item>Ana Penavin, OIB 28051851964</item>
      <item>ŽDO Osijek, OIB 23673736199</item>
      <item>Narodne novine d.d. Zagreb, OIB 64546066176</item>
      <item>računovodstvo suda</item>
      <item>registar suda</item>
      <item>oglasna ploča suda</item>
      <item>predsjedništvo suda</item>
    </derivirana_varijabla>
  </DomainObject.Predmet.OstaliListFormatedOIB>
  <DomainObject.Predmet.OstaliListFormatedWithAdress>
    <izvorni_sadrzaj>
      <item>Ana Penavin</item>
      <item>ŽDO Osijek</item>
      <item>Narodne novine d.d. Zagreb</item>
      <item>računovodstvo suda</item>
      <item>registar suda</item>
      <item>oglasna ploča suda</item>
      <item>predsjedništvo suda</item>
    </izvorni_sadrzaj>
    <derivirana_varijabla naziv="DomainObject.Predmet.OstaliListFormatedWithAdress_1">
      <item>Ana Penavin</item>
      <item>ŽDO Osijek</item>
      <item>Narodne novine d.d. Zagreb</item>
      <item>računovodstvo suda</item>
      <item>registar suda</item>
      <item>oglasna ploča suda</item>
      <item>predsjedništvo suda</item>
    </derivirana_varijabla>
  </DomainObject.Predmet.OstaliListFormatedWithAdress>
  <DomainObject.Predmet.OstaliListFormatedWithAdressOIB>
    <izvorni_sadrzaj>
      <item>Ana Penavin, OIB 28051851964</item>
      <item>ŽDO Osijek, OIB 23673736199</item>
      <item>Narodne novine d.d. Zagreb, OIB 64546066176</item>
      <item>računovodstvo suda</item>
      <item>registar suda</item>
      <item>oglasna ploča suda</item>
      <item>predsjedništvo suda</item>
    </izvorni_sadrzaj>
    <derivirana_varijabla naziv="DomainObject.Predmet.OstaliListFormatedWithAdressOIB_1">
      <item>Ana Penavin, OIB 28051851964</item>
      <item>ŽDO Osijek, OIB 23673736199</item>
      <item>Narodne novine d.d. Zagreb, OIB 64546066176</item>
      <item>računovodstvo suda</item>
      <item>registar suda</item>
      <item>oglasna ploča suda</item>
      <item>predsjedništvo suda</item>
    </derivirana_varijabla>
  </DomainObject.Predmet.OstaliListFormatedWithAdressOIB>
  <DomainObject.Predmet.OstaliListNazivFormated>
    <izvorni_sadrzaj>
      <item>Ana Penavin</item>
      <item>ŽDO Osijek</item>
      <item>Narodne novine d.d. Zagreb</item>
      <item>računovodstvo suda</item>
      <item>registar suda</item>
      <item>oglasna ploča suda</item>
      <item>predsjedništvo suda</item>
    </izvorni_sadrzaj>
    <derivirana_varijabla naziv="DomainObject.Predmet.OstaliListNazivFormated_1">
      <item>Ana Penavin</item>
      <item>ŽDO Osijek</item>
      <item>Narodne novine d.d. Zagreb</item>
      <item>računovodstvo suda</item>
      <item>registar suda</item>
      <item>oglasna ploča suda</item>
      <item>predsjedništvo suda</item>
    </derivirana_varijabla>
  </DomainObject.Predmet.OstaliListNazivFormated>
  <DomainObject.Predmet.OstaliListNazivFormatedOIB>
    <izvorni_sadrzaj>
      <item>Ana Penavin, OIB 28051851964</item>
      <item>ŽDO Osijek, OIB 23673736199</item>
      <item>Narodne novine d.d. Zagreb, OIB 64546066176</item>
      <item>računovodstvo suda</item>
      <item>registar suda</item>
      <item>oglasna ploča suda</item>
      <item>predsjedništvo suda</item>
    </izvorni_sadrzaj>
    <derivirana_varijabla naziv="DomainObject.Predmet.OstaliListNazivFormatedOIB_1">
      <item>Ana Penavin, OIB 28051851964</item>
      <item>ŽDO Osijek, OIB 23673736199</item>
      <item>Narodne novine d.d. Zagreb, OIB 64546066176</item>
      <item>računovodstvo suda</item>
      <item>registar suda</item>
      <item>oglasna ploča suda</item>
      <item>predsjedništvo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ZLATNI KARAS d.o.o. za trgovinu i proizvodnju</izvorni_sadrzaj>
    <derivirana_varijabla naziv="DomainObject.Predmet.ProtustrankaIDrugi_1">ZLATNI KARAS d.o.o. za trgovinu i proizvodnju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ZLATNI KARAS d.o.o. za trgovinu i proizvodnju, OIB 10443469986, Republike 94/b, Petrijevci</izvorni_sadrzaj>
    <derivirana_varijabla naziv="DomainObject.Predmet.ProtustrankaIDrugiAdressOIB_1">ZLATNI KARAS d.o.o. za trgovinu i proizvodnju, OIB 10443469986, Republike 94/b, Petrijevci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ZLATNI KARAS d.o.o. za trgovinu i proizvodnju</item>
      <item>Ana Penavin</item>
      <item>ŽDO Osijek</item>
      <item>Narodne novine d.d. Zagreb</item>
      <item>računovodstvo suda</item>
      <item>registar suda</item>
      <item>oglasna ploča suda</item>
      <item>predsjedništvo suda</item>
    </izvorni_sadrzaj>
    <derivirana_varijabla naziv="DomainObject.Predmet.SudioniciListNaziv_1">
      <item>FINA Regionalni centar Osijek</item>
      <item>ZLATNI KARAS d.o.o. za trgovinu i proizvodnju</item>
      <item>Ana Penavin</item>
      <item>ŽDO Osijek</item>
      <item>Narodne novine d.d. Zagreb</item>
      <item>računovodstvo suda</item>
      <item>registar suda</item>
      <item>oglasna ploča suda</item>
      <item>predsjedništvo suda</item>
    </derivirana_varijabla>
  </DomainObject.Predmet.SudioniciListNaziv>
  <DomainObject.Predmet.SudioniciListAdressOIB>
    <izvorni_sadrzaj>
      <item>FINA Regionalni centar Osijek, L. Jaegera 1-3,31000 Osijek</item>
      <item>ZLATNI KARAS d.o.o. za trgovinu i proizvodnju, OIB 10443469986, Republike 94/b,Petrijevci</item>
      <item>Ana Penavin, OIB 28051851964</item>
      <item>ŽDO Osijek, OIB 23673736199</item>
      <item>Narodne novine d.d. Zagreb, OIB 64546066176</item>
      <item>računovodstvo suda</item>
      <item>registar suda</item>
      <item>oglasna ploča suda</item>
      <item>predsjedništvo suda</item>
    </izvorni_sadrzaj>
    <derivirana_varijabla naziv="DomainObject.Predmet.SudioniciListAdressOIB_1">
      <item>FINA Regionalni centar Osijek, L. Jaegera 1-3,31000 Osijek</item>
      <item>ZLATNI KARAS d.o.o. za trgovinu i proizvodnju, OIB 10443469986, Republike 94/b,Petrijevci</item>
      <item>Ana Penavin, OIB 28051851964</item>
      <item>ŽDO Osijek, OIB 23673736199</item>
      <item>Narodne novine d.d. Zagreb, OIB 64546066176</item>
      <item>računovodstvo suda</item>
      <item>registar suda</item>
      <item>oglasna ploča suda</item>
      <item>predsjedništvo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10443469986</item>
      <item>, OIB 28051851964</item>
      <item>, OIB 23673736199</item>
      <item>, OIB 64546066176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10443469986</item>
      <item>, OIB 28051851964</item>
      <item>, OIB 23673736199</item>
      <item>, OIB 64546066176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BB89BE-2DA2-4778-B6A1-BFD65545C3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2442</properties:Characters>
  <properties:Lines>90</properties:Lines>
  <properties:Paragraphs>36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XIII-ST-60/01-</vt:lpstr>
    </vt:vector>
  </properties:TitlesOfParts>
  <properties:LinksUpToDate>false</properties:LinksUpToDate>
  <properties:CharactersWithSpaces>2977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2016-10-20T11:09:00Z</dcterms:created>
  <dc:creator>hermanj</dc:creator>
  <cp:lastModifiedBy>Maja Kocijan</cp:lastModifiedBy>
  <cp:lastPrinted>2016-10-20T11:19:00Z</cp:lastPrinted>
  <dcterms:modified xmlns:xsi="http://www.w3.org/2001/XMLSchema-instance" xsi:type="dcterms:W3CDTF">2016-10-20T11:20:00Z</dcterms:modified>
  <cp:revision>4</cp:revision>
  <dc:title>XIII-ST-60/01-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