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6550" w14:paraId="4cf6550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794362">
        <w:rPr>
          <w:b/>
        </w:rPr>
        <w:t>4</w:t>
      </w:r>
      <w:r w:rsidR="00D17B84">
        <w:rPr>
          <w:b/>
        </w:rPr>
        <w:t>44/</w:t>
      </w:r>
      <w:r w:rsidR="00324622">
        <w:rPr>
          <w:b/>
        </w:rPr>
        <w:t>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156EDE">
        <w:rPr>
          <w:lang w:val="hr-HR"/>
        </w:rPr>
        <w:t xml:space="preserve"> </w:t>
      </w:r>
      <w:r w:rsidR="00C4219C">
        <w:rPr>
          <w:lang w:val="hr-HR"/>
        </w:rPr>
        <w:t xml:space="preserve"> </w:t>
      </w:r>
      <w:r w:rsidR="00D17B84" w:rsidRPr="00D17B84">
        <w:rPr>
          <w:lang w:val="hr-HR"/>
        </w:rPr>
        <w:t>LJUBAV OGROMNA j.d.o.o.</w:t>
      </w:r>
      <w:r w:rsidR="00D17B84">
        <w:rPr>
          <w:lang w:val="hr-HR"/>
        </w:rPr>
        <w:t xml:space="preserve"> za trgovinu i usluge</w:t>
      </w:r>
      <w:r w:rsidR="00C4219C">
        <w:rPr>
          <w:lang w:val="hr-HR"/>
        </w:rPr>
        <w:t>,</w:t>
      </w:r>
      <w:r w:rsidR="00D17B84">
        <w:rPr>
          <w:lang w:val="hr-HR"/>
        </w:rPr>
        <w:t xml:space="preserve"> OIB:</w:t>
      </w:r>
      <w:r w:rsidR="00D17B84" w:rsidRPr="00D17B84">
        <w:t xml:space="preserve"> </w:t>
      </w:r>
      <w:r w:rsidR="00D17B84" w:rsidRPr="00D17B84">
        <w:rPr>
          <w:lang w:val="hr-HR"/>
        </w:rPr>
        <w:t>57041415027</w:t>
      </w:r>
      <w:r w:rsidR="00D17B84">
        <w:rPr>
          <w:lang w:val="hr-HR"/>
        </w:rPr>
        <w:t>,  Mosećka 87, Split,</w:t>
      </w:r>
      <w:r w:rsidR="00794362">
        <w:rPr>
          <w:lang w:val="hr-HR"/>
        </w:rPr>
        <w:t xml:space="preserve"> </w:t>
      </w:r>
      <w:r w:rsidR="00BF0C65">
        <w:rPr>
          <w:lang w:val="hr-HR"/>
        </w:rPr>
        <w:t xml:space="preserve">dana </w:t>
      </w:r>
      <w:r w:rsidR="00D17B84">
        <w:rPr>
          <w:lang w:val="hr-HR"/>
        </w:rPr>
        <w:t xml:space="preserve">20. </w:t>
      </w:r>
      <w:r w:rsidR="00C15138">
        <w:rPr>
          <w:lang w:val="hr-HR"/>
        </w:rPr>
        <w:t>lipnja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C4219C">
        <w:rPr>
          <w:lang w:val="hr-HR"/>
        </w:rPr>
        <w:tab/>
      </w:r>
      <w:r w:rsidR="00D17B84" w:rsidRPr="00D17B84">
        <w:rPr>
          <w:lang w:val="hr-HR"/>
        </w:rPr>
        <w:t>LJUBAV OGROMNA j.d.o.o.</w:t>
      </w:r>
      <w:r w:rsidR="00D17B84">
        <w:rPr>
          <w:lang w:val="hr-HR"/>
        </w:rPr>
        <w:t xml:space="preserve"> za trgovinu i usluge, OIB:</w:t>
      </w:r>
      <w:r w:rsidR="00D17B84" w:rsidRPr="00D17B84">
        <w:t xml:space="preserve"> </w:t>
      </w:r>
      <w:r w:rsidR="00D17B84" w:rsidRPr="00D17B84">
        <w:rPr>
          <w:lang w:val="hr-HR"/>
        </w:rPr>
        <w:t>57041415027</w:t>
      </w:r>
      <w:r w:rsidR="00D17B84">
        <w:rPr>
          <w:lang w:val="hr-HR"/>
        </w:rPr>
        <w:t>,  Mosećka 87, Split</w:t>
      </w:r>
      <w:r w:rsidR="006317E9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D17B84">
        <w:rPr>
          <w:lang w:val="hr-HR"/>
        </w:rPr>
        <w:t>14</w:t>
      </w:r>
      <w:r w:rsidR="00C4219C">
        <w:rPr>
          <w:lang w:val="hr-HR"/>
        </w:rPr>
        <w:t>.lipnja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17B84">
        <w:rPr>
          <w:rFonts w:eastAsia="Calibri"/>
        </w:rPr>
        <w:t>6.624,02</w:t>
      </w:r>
      <w:r w:rsidR="00661AA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</w:t>
      </w:r>
      <w:r w:rsidR="006317E9">
        <w:rPr>
          <w:rFonts w:eastAsia="Calibri"/>
        </w:rPr>
        <w:t>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D17B84">
        <w:rPr>
          <w:lang w:val="hr-HR"/>
        </w:rPr>
        <w:t>20</w:t>
      </w:r>
      <w:r w:rsidR="00324622">
        <w:rPr>
          <w:lang w:val="hr-HR"/>
        </w:rPr>
        <w:t>.</w:t>
      </w:r>
      <w:r w:rsidR="00C15138">
        <w:rPr>
          <w:lang w:val="hr-HR"/>
        </w:rPr>
        <w:t>lipnja</w:t>
      </w:r>
      <w:r w:rsidR="008B36BF">
        <w:rPr>
          <w:lang w:val="hr-HR"/>
        </w:rPr>
        <w:t xml:space="preserve"> 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17362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56EDE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317E9"/>
    <w:rsid w:val="006327E4"/>
    <w:rsid w:val="00656F1C"/>
    <w:rsid w:val="00661AAD"/>
    <w:rsid w:val="00670762"/>
    <w:rsid w:val="00683FE4"/>
    <w:rsid w:val="006B1065"/>
    <w:rsid w:val="006C0688"/>
    <w:rsid w:val="006C4C72"/>
    <w:rsid w:val="006D2F1B"/>
    <w:rsid w:val="006D353D"/>
    <w:rsid w:val="006E5BCE"/>
    <w:rsid w:val="006F4B58"/>
    <w:rsid w:val="00711635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A178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941F0"/>
    <w:rsid w:val="00BB006E"/>
    <w:rsid w:val="00BB7C2E"/>
    <w:rsid w:val="00BD26E6"/>
    <w:rsid w:val="00BF0C65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7B84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73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3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3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3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3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73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3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3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3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3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St-444/2018</izvorni_sadrzaj>
    <derivirana_varijabla naziv="DomainObject.Predmet.OznakaBroj_1">St-444/2018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LJUBAV OGROMNA jednostavno društvo s ograničenom odgovornošću za trgovinu i usluge</izvorni_sadrzaj>
    <derivirana_varijabla naziv="DomainObject.Predmet.ProtustrankaFormated_1">  LJUBAV OGROMNA jednostavno društvo s ograničenom odgovornošću za trgovinu i usluge</derivirana_varijabla>
  </DomainObject.Predmet.ProtustrankaFormated>
  <DomainObject.Predmet.ProtustrankaFormatedOIB>
    <izvorni_sadrzaj>  LJUBAV OGROMNA jednostavno društvo s ograničenom odgovornošću za trgovinu i usluge, OIB 57041415027</izvorni_sadrzaj>
    <derivirana_varijabla naziv="DomainObject.Predmet.ProtustrankaFormatedOIB_1">  LJUBAV OGROMNA jednostavno društvo s ograničenom odgovornošću za trgovinu i usluge, OIB 57041415027</derivirana_varijabla>
  </DomainObject.Predmet.ProtustrankaFormatedOIB>
  <DomainObject.Predmet.ProtustrankaFormatedWithAdress>
    <izvorni_sadrzaj> LJUBAV OGROMNA jednostavno društvo s ograničenom odgovornošću za trgovinu i usluge, Mosećka 87, 21000 Split</izvorni_sadrzaj>
    <derivirana_varijabla naziv="DomainObject.Predmet.ProtustrankaFormatedWithAdress_1"> LJUBAV OGROMNA jednostavno društvo s ograničenom odgovornošću za trgovinu i usluge, Mosećka 87, 21000 Split</derivirana_varijabla>
  </DomainObject.Predmet.ProtustrankaFormatedWithAdress>
  <DomainObject.Predmet.ProtustrankaFormatedWithAdressOIB>
    <izvorni_sadrzaj> LJUBAV OGROMNA jednostavno društvo s ograničenom odgovornošću za trgovinu i usluge, OIB 57041415027, Mosećka 87, 21000 Split</izvorni_sadrzaj>
    <derivirana_varijabla naziv="DomainObject.Predmet.ProtustrankaFormatedWithAdressOIB_1"> LJUBAV OGROMNA jednostavno društvo s ograničenom odgovornošću za trgovinu i usluge, OIB 57041415027, Mosećka 87, 21000 Split</derivirana_varijabla>
  </DomainObject.Predmet.ProtustrankaFormatedWithAdressOIB>
  <DomainObject.Predmet.ProtustrankaWithAdress>
    <izvorni_sadrzaj>LJUBAV OGROMNA jednostavno društvo s ograničenom odgovornošću za trgovinu i usluge Mosećka 87, 21000 Split</izvorni_sadrzaj>
    <derivirana_varijabla naziv="DomainObject.Predmet.ProtustrankaWithAdress_1">LJUBAV OGROMNA jednostavno društvo s ograničenom odgovornošću za trgovinu i usluge Mosećka 87, 21000 Split</derivirana_varijabla>
  </DomainObject.Predmet.ProtustrankaWithAdress>
  <DomainObject.Predmet.ProtustrankaWithAdressOIB>
    <izvorni_sadrzaj>LJUBAV OGROMNA jednostavno društvo s ograničenom odgovornošću za trgovinu i usluge, OIB 57041415027, Mosećka 87, 21000 Split</izvorni_sadrzaj>
    <derivirana_varijabla naziv="DomainObject.Predmet.ProtustrankaWithAdressOIB_1">LJUBAV OGROMNA jednostavno društvo s ograničenom odgovornošću za trgovinu i usluge, OIB 57041415027, Mosećka 87, 21000 Split</derivirana_varijabla>
  </DomainObject.Predmet.ProtustrankaWithAdressOIB>
  <DomainObject.Predmet.ProtustrankaNazivFormated>
    <izvorni_sadrzaj>LJUBAV OGROMNA jednostavno društvo s ograničenom odgovornošću za trgovinu i usluge</izvorni_sadrzaj>
    <derivirana_varijabla naziv="DomainObject.Predmet.ProtustrankaNazivFormated_1">LJUBAV OGROMNA jednostavno društvo s ograničenom odgovornošću za trgovinu i usluge</derivirana_varijabla>
  </DomainObject.Predmet.ProtustrankaNazivFormated>
  <DomainObject.Predmet.ProtustrankaNazivFormatedOIB>
    <izvorni_sadrzaj>LJUBAV OGROMNA jednostavno društvo s ograničenom odgovornošću za trgovinu i usluge, OIB 57041415027</izvorni_sadrzaj>
    <derivirana_varijabla naziv="DomainObject.Predmet.ProtustrankaNazivFormatedOIB_1">LJUBAV OGROMNA jednostavno društvo s ograničenom odgovornošću za trgovinu i usluge, OIB 57041415027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6624.02</izvorni_sadrzaj>
    <derivirana_varijabla naziv="DomainObject.Predmet.TrenutnaVrijednost_1">6624.02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LJUBAV OGROMNA jednostavno društvo s ograničenom odgovornošću za trgovinu i usluge</item>
    </izvorni_sadrzaj>
    <derivirana_varijabla naziv="DomainObject.Predmet.ProtuStrankaListFormated_1">
      <item>LJUBAV OGROMNA jednostavno društvo s ograničenom odgovornošću za trgovinu i usluge</item>
    </derivirana_varijabla>
  </DomainObject.Predmet.ProtuStrankaListFormated>
  <DomainObject.Predmet.ProtuStrankaListFormatedOIB>
    <izvorni_sadrzaj>
      <item>LJUBAV OGROMNA jednostavno društvo s ograničenom odgovornošću za trgovinu i usluge, OIB 57041415027</item>
    </izvorni_sadrzaj>
    <derivirana_varijabla naziv="DomainObject.Predmet.ProtuStrankaListFormatedOIB_1">
      <item>LJUBAV OGROMNA jednostavno društvo s ograničenom odgovornošću za trgovinu i usluge, OIB 57041415027</item>
    </derivirana_varijabla>
  </DomainObject.Predmet.ProtuStrankaListFormatedOIB>
  <DomainObject.Predmet.ProtuStrankaListFormatedWithAdress>
    <izvorni_sadrzaj>
      <item>LJUBAV OGROMNA jednostavno društvo s ograničenom odgovornošću za trgovinu i usluge, Mosećka 87, 21000 Split</item>
    </izvorni_sadrzaj>
    <derivirana_varijabla naziv="DomainObject.Predmet.ProtuStrankaListFormatedWithAdress_1">
      <item>LJUBAV OGROMNA jednostavno društvo s ograničenom odgovornošću za trgovinu i usluge, Mosećka 87, 21000 Split</item>
    </derivirana_varijabla>
  </DomainObject.Predmet.ProtuStrankaListFormatedWithAdress>
  <DomainObject.Predmet.ProtuStrankaListFormatedWithAdressOIB>
    <izvorni_sadrzaj>
      <item>LJUBAV OGROMNA jednostavno društvo s ograničenom odgovornošću za trgovinu i usluge, OIB 57041415027, Mosećka 87, 21000 Split</item>
    </izvorni_sadrzaj>
    <derivirana_varijabla naziv="DomainObject.Predmet.ProtuStrankaListFormatedWithAdressOIB_1">
      <item>LJUBAV OGROMNA jednostavno društvo s ograničenom odgovornošću za trgovinu i usluge, OIB 57041415027, Mosećka 87, 21000 Split</item>
    </derivirana_varijabla>
  </DomainObject.Predmet.ProtuStrankaListFormatedWithAdressOIB>
  <DomainObject.Predmet.ProtuStrankaListNazivFormated>
    <izvorni_sadrzaj>
      <item>LJUBAV OGROMNA jednostavno društvo s ograničenom odgovornošću za trgovinu i usluge</item>
    </izvorni_sadrzaj>
    <derivirana_varijabla naziv="DomainObject.Predmet.ProtuStrankaListNazivFormated_1">
      <item>LJUBAV OGROMNA jednostavno društvo s ograničenom odgovornošću za trgovinu i usluge</item>
    </derivirana_varijabla>
  </DomainObject.Predmet.ProtuStrankaListNazivFormated>
  <DomainObject.Predmet.ProtuStrankaListNazivFormatedOIB>
    <izvorni_sadrzaj>
      <item>LJUBAV OGROMNA jednostavno društvo s ograničenom odgovornošću za trgovinu i usluge, OIB 57041415027</item>
    </izvorni_sadrzaj>
    <derivirana_varijabla naziv="DomainObject.Predmet.ProtuStrankaListNazivFormatedOIB_1">
      <item>LJUBAV OGROMNA jednostavno društvo s ograničenom odgovornošću za trgovinu i usluge, OIB 57041415027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LJUBAV OGROMNA jednostavno društvo s ograničenom odgovornošću za trgovinu i usluge</izvorni_sadrzaj>
    <derivirana_varijabla naziv="DomainObject.Predmet.ProtustrankaIDrugi_1">LJUBAV OGROMNA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LJUBAV OGROMNA jednostavno društvo s ograničenom odgovornošću za trgovinu i usluge, OIB 57041415027, Mosećka 87, 21000 Split</izvorni_sadrzaj>
    <derivirana_varijabla naziv="DomainObject.Predmet.ProtustrankaIDrugiAdressOIB_1">LJUBAV OGROMNA jednostavno društvo s ograničenom odgovornošću za trgovinu i usluge, OIB 57041415027, Mosećka 87,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LJUBAV OGROMNA jednostavno društvo s ograničenom odgovornošću za trgovinu i usluge</item>
      <item>FINANCIJSKA AGENCIJA, RC SPLIT</item>
    </izvorni_sadrzaj>
    <derivirana_varijabla naziv="DomainObject.Predmet.SudioniciListNaziv_1">
      <item>LJUBAV OGROMNA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LJUBAV OGROMNA jednostavno društvo s ograničenom odgovornošću za trgovinu i usluge, OIB 57041415027, Mosećka 87,21000 Split</item>
      <item>FINANCIJSKA AGENCIJA, RC SPLIT, OIB 85821130368, Mažuranićevo šetalište 24 b,21000 Split</item>
    </izvorni_sadrzaj>
    <derivirana_varijabla naziv="DomainObject.Predmet.SudioniciListAdressOIB_1">
      <item>LJUBAV OGROMNA jednostavno društvo s ograničenom odgovornošću za trgovinu i usluge, OIB 57041415027, Mosećka 87,21000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57041415027</item>
      <item>, OIB 85821130368</item>
    </izvorni_sadrzaj>
    <derivirana_varijabla naziv="DomainObject.Predmet.SudioniciListNazivOIB_1">
      <item>, OIB 57041415027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DD9784-AE31-4066-B8F0-C5171A512B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347</properties:Words>
  <properties:Characters>1871</properties:Characters>
  <properties:Lines>48</properties:Lines>
  <properties:Paragraphs>16</properties:Paragraphs>
  <properties:TotalTime>786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2018-06-20T07:08:00Z</cp:lastPrinted>
  <dcterms:modified xmlns:xsi="http://www.w3.org/2001/XMLSchema-instance" xsi:type="dcterms:W3CDTF">2018-06-20T07:09:00Z</dcterms:modified>
  <cp:revision>278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