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43da1" w14:paraId="ca43da1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680F12">
        <w:rPr>
          <w:b/>
          <w:lang w:val="hr-HR"/>
        </w:rPr>
        <w:t>758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2F1A2A">
        <w:rPr>
          <w:lang w:val="hr-HR"/>
        </w:rPr>
        <w:t>SIGNUM COLOR d.o.o. Sinj, Ulica Vladimira Nazora 1</w:t>
      </w:r>
      <w:r w:rsidR="000467BE">
        <w:rPr>
          <w:lang w:val="hr-HR"/>
        </w:rPr>
        <w:t xml:space="preserve">, OIB: </w:t>
      </w:r>
      <w:r w:rsidR="002F1A2A">
        <w:rPr>
          <w:lang w:val="hr-HR"/>
        </w:rPr>
        <w:t>31032754776</w:t>
      </w:r>
      <w:r w:rsidR="000467BE">
        <w:rPr>
          <w:lang w:val="hr-HR"/>
        </w:rPr>
        <w:t>, MBS: 060</w:t>
      </w:r>
      <w:r w:rsidR="002F1A2A">
        <w:rPr>
          <w:lang w:val="hr-HR"/>
        </w:rPr>
        <w:t>215492</w:t>
      </w:r>
      <w:r w:rsidR="00403F01">
        <w:rPr>
          <w:lang w:val="hr-HR"/>
        </w:rPr>
        <w:t xml:space="preserve">, dana </w:t>
      </w:r>
      <w:r w:rsidR="003670EF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2F1A2A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>I. Dužnik SIGNUM COLOR d.o.o. Sinj, Ulica Vladimira Nazora 1, OIB: 31032754776</w:t>
      </w:r>
      <w:r w:rsidR="00B70173">
        <w:rPr>
          <w:lang w:val="hr-HR"/>
        </w:rPr>
        <w:t>, na dan 1. rujna 2015.</w:t>
      </w:r>
      <w:r w:rsidR="000467BE"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 w:rsidR="000467BE"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>
        <w:rPr>
          <w:lang w:val="hr-HR"/>
        </w:rPr>
        <w:t>9.827,05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3670EF" w:rsidP="003670EF" w:rsidR="003670EF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3670EF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3670EF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329F" w:rsidP="003734BE" w:rsidR="005C329F">
      <w:r>
        <w:separator/>
      </w:r>
    </w:p>
  </w:endnote>
  <w:endnote w:id="0" w:type="continuationSeparator">
    <w:p w:rsidRDefault="005C329F" w:rsidP="003734BE" w:rsidR="005C32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329F" w:rsidP="003734BE" w:rsidR="005C329F">
      <w:r>
        <w:separator/>
      </w:r>
    </w:p>
  </w:footnote>
  <w:footnote w:id="0" w:type="continuationSeparator">
    <w:p w:rsidRDefault="005C329F" w:rsidP="003734BE" w:rsidR="005C32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361E1D">
      <w:fldChar w:fldCharType="begin"/>
    </w:r>
    <w:r>
      <w:instrText>PAGE   \* MERGEFORMAT</w:instrText>
    </w:r>
    <w:r w:rsidR="00361E1D">
      <w:fldChar w:fldCharType="separate"/>
    </w:r>
    <w:r w:rsidR="00F8408E" w:rsidRPr="00F8408E">
      <w:rPr>
        <w:noProof/>
        <w:lang w:val="hr-HR"/>
      </w:rPr>
      <w:t>2</w:t>
    </w:r>
    <w:r w:rsidR="00361E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2F1A2A"/>
    <w:rsid w:val="00353786"/>
    <w:rsid w:val="00361E1D"/>
    <w:rsid w:val="003670EF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C329F"/>
    <w:rsid w:val="00642955"/>
    <w:rsid w:val="0066735D"/>
    <w:rsid w:val="006767AE"/>
    <w:rsid w:val="00680F12"/>
    <w:rsid w:val="006E3551"/>
    <w:rsid w:val="00736EF6"/>
    <w:rsid w:val="00743750"/>
    <w:rsid w:val="007725FF"/>
    <w:rsid w:val="007A74B6"/>
    <w:rsid w:val="007F312C"/>
    <w:rsid w:val="00832F97"/>
    <w:rsid w:val="00876209"/>
    <w:rsid w:val="0090231D"/>
    <w:rsid w:val="009374A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6615F"/>
    <w:rsid w:val="00B70173"/>
    <w:rsid w:val="00BC1BB3"/>
    <w:rsid w:val="00BD7EC6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E14AE2"/>
    <w:rsid w:val="00EB167D"/>
    <w:rsid w:val="00EB78C8"/>
    <w:rsid w:val="00EC0B4A"/>
    <w:rsid w:val="00EF0486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23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231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0231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0231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0231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878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</izvorni_sadrzaj>
    <derivirana_varijabla naziv="DomainObject.Predmet.Broj_1">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St-758/2015</izvorni_sadrzaj>
    <derivirana_varijabla naziv="DomainObject.Predmet.OznakaBroj_1">St-758/2015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SIGNUM COLOR d.o.o. za trgovinu, gradnju i proizvodnju</izvorni_sadrzaj>
    <derivirana_varijabla naziv="DomainObject.Predmet.ProtustrankaFormated_1">  SIGNUM COLOR d.o.o. za trgovinu, gradnju i proizvodnju</derivirana_varijabla>
  </DomainObject.Predmet.ProtustrankaFormated>
  <DomainObject.Predmet.ProtustrankaFormatedOIB>
    <izvorni_sadrzaj>  SIGNUM COLOR d.o.o. za trgovinu, gradnju i proizvodnju, OIB 31032754776</izvorni_sadrzaj>
    <derivirana_varijabla naziv="DomainObject.Predmet.ProtustrankaFormatedOIB_1">  SIGNUM COLOR d.o.o. za trgovinu, gradnju i proizvodnju, OIB 31032754776</derivirana_varijabla>
  </DomainObject.Predmet.ProtustrankaFormatedOIB>
  <DomainObject.Predmet.ProtustrankaFormatedWithAdress>
    <izvorni_sadrzaj> SIGNUM COLOR d.o.o. za trgovinu, gradnju i proizvodnju, Ulica Vladimira Nazora 1, 21230 Sinj</izvorni_sadrzaj>
    <derivirana_varijabla naziv="DomainObject.Predmet.ProtustrankaFormatedWithAdress_1"> SIGNUM COLOR d.o.o. za trgovinu, gradnju i proizvodnju, Ulica Vladimira Nazora 1, 21230 Sinj</derivirana_varijabla>
  </DomainObject.Predmet.ProtustrankaFormatedWithAdress>
  <DomainObject.Predmet.ProtustrankaFormatedWithAdressOIB>
    <izvorni_sadrzaj> SIGNUM COLOR d.o.o. za trgovinu, gradnju i proizvodnju, OIB 31032754776, Ulica Vladimira Nazora 1, 21230 Sinj</izvorni_sadrzaj>
    <derivirana_varijabla naziv="DomainObject.Predmet.ProtustrankaFormatedWithAdressOIB_1"> SIGNUM COLOR d.o.o. za trgovinu, gradnju i proizvodnju, OIB 31032754776, Ulica Vladimira Nazora 1, 21230 Sinj</derivirana_varijabla>
  </DomainObject.Predmet.ProtustrankaFormatedWithAdressOIB>
  <DomainObject.Predmet.ProtustrankaWithAdress>
    <izvorni_sadrzaj>SIGNUM COLOR d.o.o. za trgovinu, gradnju i proizvodnju Ulica Vladimira Nazora 1, 21230 Sinj</izvorni_sadrzaj>
    <derivirana_varijabla naziv="DomainObject.Predmet.ProtustrankaWithAdress_1">SIGNUM COLOR d.o.o. za trgovinu, gradnju i proizvodnju Ulica Vladimira Nazora 1, 21230 Sinj</derivirana_varijabla>
  </DomainObject.Predmet.ProtustrankaWithAdress>
  <DomainObject.Predmet.ProtustrankaWithAdressOIB>
    <izvorni_sadrzaj>SIGNUM COLOR d.o.o. za trgovinu, gradnju i proizvodnju, OIB 31032754776, Ulica Vladimira Nazora 1, 21230 Sinj</izvorni_sadrzaj>
    <derivirana_varijabla naziv="DomainObject.Predmet.ProtustrankaWithAdressOIB_1">SIGNUM COLOR d.o.o. za trgovinu, gradnju i proizvodnju, OIB 31032754776, Ulica Vladimira Nazora 1, 21230 Sinj</derivirana_varijabla>
  </DomainObject.Predmet.ProtustrankaWithAdressOIB>
  <DomainObject.Predmet.ProtustrankaNazivFormated>
    <izvorni_sadrzaj>SIGNUM COLOR d.o.o. za trgovinu, gradnju i proizvodnju</izvorni_sadrzaj>
    <derivirana_varijabla naziv="DomainObject.Predmet.ProtustrankaNazivFormated_1">SIGNUM COLOR d.o.o. za trgovinu, gradnju i proizvodnju</derivirana_varijabla>
  </DomainObject.Predmet.ProtustrankaNazivFormated>
  <DomainObject.Predmet.ProtustrankaNazivFormatedOIB>
    <izvorni_sadrzaj>SIGNUM COLOR d.o.o. za trgovinu, gradnju i proizvodnju, OIB 31032754776</izvorni_sadrzaj>
    <derivirana_varijabla naziv="DomainObject.Predmet.ProtustrankaNazivFormatedOIB_1">SIGNUM COLOR d.o.o. za trgovinu, gradnju i proizvodnju, OIB 31032754776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9827.05</izvorni_sadrzaj>
    <derivirana_varijabla naziv="DomainObject.Predmet.TrenutnaVrijednost_1">9827.05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SIGNUM COLOR d.o.o. za trgovinu, gradnju i proizvodnju</item>
    </izvorni_sadrzaj>
    <derivirana_varijabla naziv="DomainObject.Predmet.ProtuStrankaListFormated_1">
      <item>SIGNUM COLOR d.o.o. za trgovinu, gradnju i proizvodnju</item>
    </derivirana_varijabla>
  </DomainObject.Predmet.ProtuStrankaListFormated>
  <DomainObject.Predmet.ProtuStrankaListFormatedOIB>
    <izvorni_sadrzaj>
      <item>SIGNUM COLOR d.o.o. za trgovinu, gradnju i proizvodnju, OIB 31032754776</item>
    </izvorni_sadrzaj>
    <derivirana_varijabla naziv="DomainObject.Predmet.ProtuStrankaListFormatedOIB_1">
      <item>SIGNUM COLOR d.o.o. za trgovinu, gradnju i proizvodnju, OIB 31032754776</item>
    </derivirana_varijabla>
  </DomainObject.Predmet.ProtuStrankaListFormatedOIB>
  <DomainObject.Predmet.ProtuStrankaListFormatedWithAdress>
    <izvorni_sadrzaj>
      <item>SIGNUM COLOR d.o.o. za trgovinu, gradnju i proizvodnju, Ulica Vladimira Nazora 1, 21230 Sinj</item>
    </izvorni_sadrzaj>
    <derivirana_varijabla naziv="DomainObject.Predmet.ProtuStrankaListFormatedWithAdress_1">
      <item>SIGNUM COLOR d.o.o. za trgovinu, gradnju i proizvodnju, Ulica Vladimira Nazora 1, 21230 Sinj</item>
    </derivirana_varijabla>
  </DomainObject.Predmet.ProtuStrankaListFormatedWithAdress>
  <DomainObject.Predmet.ProtuStrankaListFormatedWithAdressOIB>
    <izvorni_sadrzaj>
      <item>SIGNUM COLOR d.o.o. za trgovinu, gradnju i proizvodnju, OIB 31032754776, Ulica Vladimira Nazora 1, 21230 Sinj</item>
    </izvorni_sadrzaj>
    <derivirana_varijabla naziv="DomainObject.Predmet.ProtuStrankaListFormatedWithAdressOIB_1">
      <item>SIGNUM COLOR d.o.o. za trgovinu, gradnju i proizvodnju, OIB 31032754776, Ulica Vladimira Nazora 1, 21230 Sinj</item>
    </derivirana_varijabla>
  </DomainObject.Predmet.ProtuStrankaListFormatedWithAdressOIB>
  <DomainObject.Predmet.ProtuStrankaListNazivFormated>
    <izvorni_sadrzaj>
      <item>SIGNUM COLOR d.o.o. za trgovinu, gradnju i proizvodnju</item>
    </izvorni_sadrzaj>
    <derivirana_varijabla naziv="DomainObject.Predmet.ProtuStrankaListNazivFormated_1">
      <item>SIGNUM COLOR d.o.o. za trgovinu, gradnju i proizvodnju</item>
    </derivirana_varijabla>
  </DomainObject.Predmet.ProtuStrankaListNazivFormated>
  <DomainObject.Predmet.ProtuStrankaListNazivFormatedOIB>
    <izvorni_sadrzaj>
      <item>SIGNUM COLOR d.o.o. za trgovinu, gradnju i proizvodnju, OIB 31032754776</item>
    </izvorni_sadrzaj>
    <derivirana_varijabla naziv="DomainObject.Predmet.ProtuStrankaListNazivFormatedOIB_1">
      <item>SIGNUM COLOR d.o.o. za trgovinu, gradnju i proizvodnju, OIB 31032754776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SIGNUM COLOR d.o.o. za trgovinu, gradnju i proizvodnju</izvorni_sadrzaj>
    <derivirana_varijabla naziv="DomainObject.Predmet.ProtustrankaIDrugi_1">SIGNUM COLOR d.o.o. za trgovinu, gradnju i proizvodnju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SIGNUM COLOR d.o.o. za trgovinu, gradnju i proizvodnju, OIB 31032754776, Ulica Vladimira Nazora 1, 21230 Sinj</izvorni_sadrzaj>
    <derivirana_varijabla naziv="DomainObject.Predmet.ProtustrankaIDrugiAdressOIB_1">SIGNUM COLOR d.o.o. za trgovinu, gradnju i proizvodnju, OIB 31032754776, Ulica Vladimira Nazora 1,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SIGNUM COLOR d.o.o. za trgovinu, gradnju i proizvodnju</item>
      <item>FINANCIJSKA AGENCIJA, RC SPLIT</item>
    </izvorni_sadrzaj>
    <derivirana_varijabla naziv="DomainObject.Predmet.SudioniciListNaziv_1">
      <item>SIGNUM COLOR d.o.o. za trgovinu, gradnju i proizvodnju</item>
      <item>FINANCIJSKA AGENCIJA, RC SPLIT</item>
    </derivirana_varijabla>
  </DomainObject.Predmet.SudioniciListNaziv>
  <DomainObject.Predmet.SudioniciListAdressOIB>
    <izvorni_sadrzaj>
      <item>SIGNUM COLOR d.o.o. za trgovinu, gradnju i proizvodnju, OIB 31032754776, Ulica Vladimira Nazora 1,21230 Sinj</item>
      <item>FINANCIJSKA AGENCIJA, RC SPLIT, OIB 85821130368, Mažuranićevo šetalište 24 b,21000 Split</item>
    </izvorni_sadrzaj>
    <derivirana_varijabla naziv="DomainObject.Predmet.SudioniciListAdressOIB_1">
      <item>SIGNUM COLOR d.o.o. za trgovinu, gradnju i proizvodnju, OIB 31032754776, Ulica Vladimira Nazora 1,21230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31032754776</item>
      <item>, OIB 85821130368</item>
    </izvorni_sadrzaj>
    <derivirana_varijabla naziv="DomainObject.Predmet.SudioniciListNazivOIB_1">
      <item>, OIB 31032754776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F17B6C-4F33-486B-AEEF-205629B1A8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331</properties:Words>
  <properties:Characters>1762</properties:Characters>
  <properties:Lines>50</properties:Lines>
  <properties:Paragraphs>16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2015-11-09T08:44:00Z</cp:lastPrinted>
  <dcterms:modified xmlns:xsi="http://www.w3.org/2001/XMLSchema-instance" xsi:type="dcterms:W3CDTF">2015-11-09T08:44:00Z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