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4a88" w14:paraId="37a4a8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F4456C">
        <w:t>2141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EA36F3">
        <w:t xml:space="preserve">UDRUGA ZA PROMICANJE KLAPA I KLAPSKE PJESME "NA KLAPSKI NAČIN", Zagreb, Medvedgradska 48, </w:t>
      </w:r>
      <w:r w:rsidR="00EF791B">
        <w:t>OIB:</w:t>
      </w:r>
      <w:r w:rsidR="006C054C">
        <w:t xml:space="preserve"> </w:t>
      </w:r>
      <w:r w:rsidR="00EA36F3">
        <w:t>72570620564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01CBB">
        <w:t>983.382,54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D01CBB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8542B"/>
    <w:rsid w:val="00AA36C0"/>
    <w:rsid w:val="00AC0A56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1FA6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A36F3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6505"/>
    <w:rsid w:val="00F63326"/>
    <w:rsid w:val="00F943C4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F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F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F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F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F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F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F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F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2141</izvorni_sadrzaj>
    <derivirana_varijabla naziv="DomainObject.Predmet.Broj_1">2141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St-2141/2015</izvorni_sadrzaj>
    <derivirana_varijabla naziv="DomainObject.Predmet.OznakaBroj_1">St-2141/2015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klapa i klapske pjesme NA KLAPSKI NAČIN</izvorni_sadrzaj>
    <derivirana_varijabla naziv="DomainObject.Predmet.ProtustrankaFormated_1">  Udruga za promicanje klapa i klapske pjesme NA KLAPSKI NAČIN</derivirana_varijabla>
  </DomainObject.Predmet.ProtustrankaFormated>
  <DomainObject.Predmet.ProtustrankaFormatedOIB>
    <izvorni_sadrzaj>  Udruga za promicanje klapa i klapske pjesme NA KLAPSKI NAČIN, OIB 72570620564</izvorni_sadrzaj>
    <derivirana_varijabla naziv="DomainObject.Predmet.ProtustrankaFormatedOIB_1">  Udruga za promicanje klapa i klapske pjesme NA KLAPSKI NAČIN, OIB 72570620564</derivirana_varijabla>
  </DomainObject.Predmet.ProtustrankaFormatedOIB>
  <DomainObject.Predmet.ProtustrankaFormatedWithAdress>
    <izvorni_sadrzaj> Udruga za promicanje klapa i klapske pjesme NA KLAPSKI NAČIN, Medvedgradska 48, 10000 Zagreb</izvorni_sadrzaj>
    <derivirana_varijabla naziv="DomainObject.Predmet.ProtustrankaFormatedWithAdress_1"> Udruga za promicanje klapa i klapske pjesme NA KLAPSKI NAČIN, Medvedgradska 48, 10000 Zagreb</derivirana_varijabla>
  </DomainObject.Predmet.ProtustrankaFormatedWithAdress>
  <DomainObject.Predmet.ProtustrankaFormatedWithAdressOIB>
    <izvorni_sadrzaj> Udruga za promicanje klapa i klapske pjesme NA KLAPSKI NAČIN, OIB 72570620564, Medvedgradska 48, 10000 Zagreb</izvorni_sadrzaj>
    <derivirana_varijabla naziv="DomainObject.Predmet.ProtustrankaFormatedWithAdressOIB_1"> Udruga za promicanje klapa i klapske pjesme NA KLAPSKI NAČIN, OIB 72570620564, Medvedgradska 48, 10000 Zagreb</derivirana_varijabla>
  </DomainObject.Predmet.ProtustrankaFormatedWithAdressOIB>
  <DomainObject.Predmet.ProtustrankaWithAdress>
    <izvorni_sadrzaj>Udruga za promicanje klapa i klapske pjesme NA KLAPSKI NAČIN Medvedgradska 48, 10000 Zagreb</izvorni_sadrzaj>
    <derivirana_varijabla naziv="DomainObject.Predmet.ProtustrankaWithAdress_1">Udruga za promicanje klapa i klapske pjesme NA KLAPSKI NAČIN Medvedgradska 48, 10000 Zagreb</derivirana_varijabla>
  </DomainObject.Predmet.ProtustrankaWithAdress>
  <DomainObject.Predmet.ProtustrankaWithAdressOIB>
    <izvorni_sadrzaj>Udruga za promicanje klapa i klapske pjesme NA KLAPSKI NAČIN, OIB 72570620564, Medvedgradska 48, 10000 Zagreb</izvorni_sadrzaj>
    <derivirana_varijabla naziv="DomainObject.Predmet.ProtustrankaWithAdressOIB_1">Udruga za promicanje klapa i klapske pjesme NA KLAPSKI NAČIN, OIB 72570620564, Medvedgradska 48, 10000 Zagreb</derivirana_varijabla>
  </DomainObject.Predmet.ProtustrankaWithAdressOIB>
  <DomainObject.Predmet.ProtustrankaNazivFormated>
    <izvorni_sadrzaj>Udruga za promicanje klapa i klapske pjesme NA KLAPSKI NAČIN</izvorni_sadrzaj>
    <derivirana_varijabla naziv="DomainObject.Predmet.ProtustrankaNazivFormated_1">Udruga za promicanje klapa i klapske pjesme NA KLAPSKI NAČIN</derivirana_varijabla>
  </DomainObject.Predmet.ProtustrankaNazivFormated>
  <DomainObject.Predmet.ProtustrankaNazivFormatedOIB>
    <izvorni_sadrzaj>Udruga za promicanje klapa i klapske pjesme NA KLAPSKI NAČIN, OIB 72570620564</izvorni_sadrzaj>
    <derivirana_varijabla naziv="DomainObject.Predmet.ProtustrankaNazivFormatedOIB_1">Udruga za promicanje klapa i klapske pjesme NA KLAPSKI NAČIN, OIB 72570620564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klapa i klapske pjesme NA KLAPSKI NAČIN</item>
    </izvorni_sadrzaj>
    <derivirana_varijabla naziv="DomainObject.Predmet.ProtuStrankaListFormated_1">
      <item>Udruga za promicanje klapa i klapske pjesme NA KLAPSKI NAČIN</item>
    </derivirana_varijabla>
  </DomainObject.Predmet.ProtuStrankaListFormated>
  <DomainObject.Predmet.ProtuStrankaListFormatedOIB>
    <izvorni_sadrzaj>
      <item>Udruga za promicanje klapa i klapske pjesme NA KLAPSKI NAČIN, OIB 72570620564</item>
    </izvorni_sadrzaj>
    <derivirana_varijabla naziv="DomainObject.Predmet.ProtuStrankaListFormatedOIB_1">
      <item>Udruga za promicanje klapa i klapske pjesme NA KLAPSKI NAČIN, OIB 72570620564</item>
    </derivirana_varijabla>
  </DomainObject.Predmet.ProtuStrankaListFormatedOIB>
  <DomainObject.Predmet.ProtuStrankaListFormatedWithAdress>
    <izvorni_sadrzaj>
      <item>Udruga za promicanje klapa i klapske pjesme NA KLAPSKI NAČIN, Medvedgradska 48, 10000 Zagreb</item>
    </izvorni_sadrzaj>
    <derivirana_varijabla naziv="DomainObject.Predmet.ProtuStrankaListFormatedWithAdress_1">
      <item>Udruga za promicanje klapa i klapske pjesme NA KLAPSKI NAČIN, Medvedgradska 48, 10000 Zagreb</item>
    </derivirana_varijabla>
  </DomainObject.Predmet.ProtuStrankaListFormatedWithAdress>
  <DomainObject.Predmet.ProtuStrankaListFormatedWithAdressOIB>
    <izvorni_sadrzaj>
      <item>Udruga za promicanje klapa i klapske pjesme NA KLAPSKI NAČIN, OIB 72570620564, Medvedgradska 48, 10000 Zagreb</item>
    </izvorni_sadrzaj>
    <derivirana_varijabla naziv="DomainObject.Predmet.ProtuStrankaListFormatedWithAdressOIB_1">
      <item>Udruga za promicanje klapa i klapske pjesme NA KLAPSKI NAČIN, OIB 72570620564, Medvedgradska 48, 10000 Zagreb</item>
    </derivirana_varijabla>
  </DomainObject.Predmet.ProtuStrankaListFormatedWithAdressOIB>
  <DomainObject.Predmet.ProtuStrankaListNazivFormated>
    <izvorni_sadrzaj>
      <item>Udruga za promicanje klapa i klapske pjesme NA KLAPSKI NAČIN</item>
    </izvorni_sadrzaj>
    <derivirana_varijabla naziv="DomainObject.Predmet.ProtuStrankaListNazivFormated_1">
      <item>Udruga za promicanje klapa i klapske pjesme NA KLAPSKI NAČIN</item>
    </derivirana_varijabla>
  </DomainObject.Predmet.ProtuStrankaListNazivFormated>
  <DomainObject.Predmet.ProtuStrankaListNazivFormatedOIB>
    <izvorni_sadrzaj>
      <item>Udruga za promicanje klapa i klapske pjesme NA KLAPSKI NAČIN, OIB 72570620564</item>
    </izvorni_sadrzaj>
    <derivirana_varijabla naziv="DomainObject.Predmet.ProtuStrankaListNazivFormatedOIB_1">
      <item>Udruga za promicanje klapa i klapske pjesme NA KLAPSKI NAČIN, OIB 72570620564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klapa i klapske pjesme NA KLAPSKI NAČIN</izvorni_sadrzaj>
    <derivirana_varijabla naziv="DomainObject.Predmet.ProtustrankaIDrugi_1">Udruga za promicanje klapa i klapske pjesme NA KLAPSKI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klapa i klapske pjesme NA KLAPSKI NAČIN, OIB 72570620564, Medvedgradska 48, 10000 Zagreb</izvorni_sadrzaj>
    <derivirana_varijabla naziv="DomainObject.Predmet.ProtustrankaIDrugiAdressOIB_1">Udruga za promicanje klapa i klapske pjesme NA KLAPSKI NAČIN, OIB 72570620564, Medvedgradska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klapa i klapske pjesme NA KLAPSKI NAČIN</item>
    </izvorni_sadrzaj>
    <derivirana_varijabla naziv="DomainObject.Predmet.SudioniciListNaziv_1">
      <item>FINA Regionalni centar Zagreb</item>
      <item>Udruga za promicanje klapa i klapske pjesme NA KLAPSKI NAČIN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klapa i klapske pjesme NA KLAPSKI NAČIN, OIB 72570620564, Medvedgradska 48,10000 Zagreb</item>
    </izvorni_sadrzaj>
    <derivirana_varijabla naziv="DomainObject.Predmet.SudioniciListAdressOIB_1">
      <item>FINA Regionalni centar Zagreb, OIB 85821130368, Trg svibanjskih žrtava 1995. 1,10000 Zagreb</item>
      <item>Udruga za promicanje klapa i klapske pjesme NA KLAPSKI NAČIN, OIB 72570620564, Medvedgradska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72570620564</item>
    </izvorni_sadrzaj>
    <derivirana_varijabla naziv="DomainObject.Predmet.SudioniciListNazivOIB_1">
      <item>, OIB 85821130368</item>
      <item>, OIB 72570620564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1346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2016-02-25T12:21:00Z</dcterms:created>
  <dc:creator>ilukac</dc:creator>
  <cp:lastModifiedBy>Violeta Rihtar</cp:lastModifiedBy>
  <cp:lastPrinted>2016-02-25T12:18:00Z</cp:lastPrinted>
  <dcterms:modified xmlns:xsi="http://www.w3.org/2001/XMLSchema-instance" xsi:type="dcterms:W3CDTF">2016-02-25T12:25:00Z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