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a429" w14:paraId="653a42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A93723">
        <w:rPr>
          <w:rFonts w:hAnsi="Times New Roman" w:ascii="Times New Roman"/>
          <w:b/>
          <w:bCs/>
          <w:sz w:val="24"/>
          <w:szCs w:val="24"/>
        </w:rPr>
        <w:t>3446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A93723">
        <w:rPr>
          <w:rFonts w:hAnsi="Times New Roman" w:ascii="Times New Roman"/>
        </w:rPr>
        <w:t>3446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BA3C1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93723" w:rsidRPr="00A93723">
        <w:rPr>
          <w:rFonts w:hAnsi="Times New Roman" w:ascii="Times New Roman"/>
        </w:rPr>
        <w:t>MALI PODUZETNIK POSLOVNA UDRUGA ZA RAZVOJ MALOG PODUZETNIŠTVA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BA3C16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A93723" w:rsidRPr="00A93723">
        <w:rPr>
          <w:rFonts w:hAnsi="Times New Roman" w:ascii="Times New Roman"/>
        </w:rPr>
        <w:t>82750612666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D399A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3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9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99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9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9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3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9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99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9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9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3446</izvorni_sadrzaj>
    <derivirana_varijabla naziv="DomainObject.Predmet.Broj_1">3446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St-3446/2016</izvorni_sadrzaj>
    <derivirana_varijabla naziv="DomainObject.Predmet.OznakaBroj_1">St-3446/2016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PODUZETNIK POSLOVNA UDRUGA ZA RAZVOJ MALOG PODUZETNIŠTVA</izvorni_sadrzaj>
    <derivirana_varijabla naziv="DomainObject.Predmet.ProtustrankaFormated_1">  MALI PODUZETNIK POSLOVNA UDRUGA ZA RAZVOJ MALOG PODUZETNIŠTVA</derivirana_varijabla>
  </DomainObject.Predmet.ProtustrankaFormated>
  <DomainObject.Predmet.ProtustrankaFormatedOIB>
    <izvorni_sadrzaj>  MALI PODUZETNIK POSLOVNA UDRUGA ZA RAZVOJ MALOG PODUZETNIŠTVA, OIB 82750612666</izvorni_sadrzaj>
    <derivirana_varijabla naziv="DomainObject.Predmet.ProtustrankaFormatedOIB_1">  MALI PODUZETNIK POSLOVNA UDRUGA ZA RAZVOJ MALOG PODUZETNIŠTVA, OIB 82750612666</derivirana_varijabla>
  </DomainObject.Predmet.ProtustrankaFormatedOIB>
  <DomainObject.Predmet.ProtustrankaFormatedWithAdress>
    <izvorni_sadrzaj> MALI PODUZETNIK POSLOVNA UDRUGA ZA RAZVOJ MALOG PODUZETNIŠTVA, Jezerska 55, 10000 Zagreb</izvorni_sadrzaj>
    <derivirana_varijabla naziv="DomainObject.Predmet.ProtustrankaFormatedWithAdress_1"> MALI PODUZETNIK POSLOVNA UDRUGA ZA RAZVOJ MALOG PODUZETNIŠTVA, Jezerska 55, 10000 Zagreb</derivirana_varijabla>
  </DomainObject.Predmet.ProtustrankaFormatedWithAdress>
  <DomainObject.Predmet.ProtustrankaFormatedWithAdressOIB>
    <izvorni_sadrzaj> MALI PODUZETNIK POSLOVNA UDRUGA ZA RAZVOJ MALOG PODUZETNIŠTVA, OIB 82750612666, Jezerska 55, 10000 Zagreb</izvorni_sadrzaj>
    <derivirana_varijabla naziv="DomainObject.Predmet.ProtustrankaFormatedWithAdressOIB_1"> MALI PODUZETNIK POSLOVNA UDRUGA ZA RAZVOJ MALOG PODUZETNIŠTVA, OIB 82750612666, Jezerska 55, 10000 Zagreb</derivirana_varijabla>
  </DomainObject.Predmet.ProtustrankaFormatedWithAdressOIB>
  <DomainObject.Predmet.ProtustrankaWithAdress>
    <izvorni_sadrzaj>MALI PODUZETNIK POSLOVNA UDRUGA ZA RAZVOJ MALOG PODUZETNIŠTVA Jezerska 55, 10000 Zagreb</izvorni_sadrzaj>
    <derivirana_varijabla naziv="DomainObject.Predmet.ProtustrankaWithAdress_1">MALI PODUZETNIK POSLOVNA UDRUGA ZA RAZVOJ MALOG PODUZETNIŠTVA Jezerska 55, 10000 Zagreb</derivirana_varijabla>
  </DomainObject.Predmet.ProtustrankaWithAdress>
  <DomainObject.Predmet.ProtustrankaWithAdressOIB>
    <izvorni_sadrzaj>MALI PODUZETNIK POSLOVNA UDRUGA ZA RAZVOJ MALOG PODUZETNIŠTVA, OIB 82750612666, Jezerska 55, 10000 Zagreb</izvorni_sadrzaj>
    <derivirana_varijabla naziv="DomainObject.Predmet.ProtustrankaWithAdressOIB_1">MALI PODUZETNIK POSLOVNA UDRUGA ZA RAZVOJ MALOG PODUZETNIŠTVA, OIB 82750612666, Jezerska 55, 10000 Zagreb</derivirana_varijabla>
  </DomainObject.Predmet.ProtustrankaWithAdressOIB>
  <DomainObject.Predmet.ProtustrankaNazivFormated>
    <izvorni_sadrzaj>MALI PODUZETNIK POSLOVNA UDRUGA ZA RAZVOJ MALOG PODUZETNIŠTVA</izvorni_sadrzaj>
    <derivirana_varijabla naziv="DomainObject.Predmet.ProtustrankaNazivFormated_1">MALI PODUZETNIK POSLOVNA UDRUGA ZA RAZVOJ MALOG PODUZETNIŠTVA</derivirana_varijabla>
  </DomainObject.Predmet.ProtustrankaNazivFormated>
  <DomainObject.Predmet.ProtustrankaNazivFormatedOIB>
    <izvorni_sadrzaj>MALI PODUZETNIK POSLOVNA UDRUGA ZA RAZVOJ MALOG PODUZETNIŠTVA, OIB 82750612666</izvorni_sadrzaj>
    <derivirana_varijabla naziv="DomainObject.Predmet.ProtustrankaNazivFormatedOIB_1">MALI PODUZETNIK POSLOVNA UDRUGA ZA RAZVOJ MALOG PODUZETNIŠTVA, OIB 82750612666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PODUZETNIK POSLOVNA UDRUGA ZA RAZVOJ MALOG PODUZETNIŠTVA</item>
    </izvorni_sadrzaj>
    <derivirana_varijabla naziv="DomainObject.Predmet.ProtuStrankaListFormated_1">
      <item>MALI PODUZETNIK POSLOVNA UDRUGA ZA RAZVOJ MALOG PODUZETNIŠTVA</item>
    </derivirana_varijabla>
  </DomainObject.Predmet.ProtuStrankaListFormated>
  <DomainObject.Predmet.ProtuStrankaListFormatedOIB>
    <izvorni_sadrzaj>
      <item>MALI PODUZETNIK POSLOVNA UDRUGA ZA RAZVOJ MALOG PODUZETNIŠTVA, OIB 82750612666</item>
    </izvorni_sadrzaj>
    <derivirana_varijabla naziv="DomainObject.Predmet.ProtuStrankaListFormatedOIB_1">
      <item>MALI PODUZETNIK POSLOVNA UDRUGA ZA RAZVOJ MALOG PODUZETNIŠTVA, OIB 82750612666</item>
    </derivirana_varijabla>
  </DomainObject.Predmet.ProtuStrankaListFormatedOIB>
  <DomainObject.Predmet.ProtuStrankaListFormatedWithAdress>
    <izvorni_sadrzaj>
      <item>MALI PODUZETNIK POSLOVNA UDRUGA ZA RAZVOJ MALOG PODUZETNIŠTVA, Jezerska 55, 10000 Zagreb</item>
    </izvorni_sadrzaj>
    <derivirana_varijabla naziv="DomainObject.Predmet.ProtuStrankaListFormatedWithAdress_1">
      <item>MALI PODUZETNIK POSLOVNA UDRUGA ZA RAZVOJ MALOG PODUZETNIŠTVA, Jezerska 55, 10000 Zagreb</item>
    </derivirana_varijabla>
  </DomainObject.Predmet.ProtuStrankaListFormatedWithAdress>
  <DomainObject.Predmet.ProtuStrankaListFormatedWithAdressOIB>
    <izvorni_sadrzaj>
      <item>MALI PODUZETNIK POSLOVNA UDRUGA ZA RAZVOJ MALOG PODUZETNIŠTVA, OIB 82750612666, Jezerska 55, 10000 Zagreb</item>
    </izvorni_sadrzaj>
    <derivirana_varijabla naziv="DomainObject.Predmet.ProtuStrankaListFormatedWithAdressOIB_1">
      <item>MALI PODUZETNIK POSLOVNA UDRUGA ZA RAZVOJ MALOG PODUZETNIŠTVA, OIB 82750612666, Jezerska 55, 10000 Zagreb</item>
    </derivirana_varijabla>
  </DomainObject.Predmet.ProtuStrankaListFormatedWithAdressOIB>
  <DomainObject.Predmet.ProtuStrankaListNazivFormated>
    <izvorni_sadrzaj>
      <item>MALI PODUZETNIK POSLOVNA UDRUGA ZA RAZVOJ MALOG PODUZETNIŠTVA</item>
    </izvorni_sadrzaj>
    <derivirana_varijabla naziv="DomainObject.Predmet.ProtuStrankaListNazivFormated_1">
      <item>MALI PODUZETNIK POSLOVNA UDRUGA ZA RAZVOJ MALOG PODUZETNIŠTVA</item>
    </derivirana_varijabla>
  </DomainObject.Predmet.ProtuStrankaListNazivFormated>
  <DomainObject.Predmet.ProtuStrankaListNazivFormatedOIB>
    <izvorni_sadrzaj>
      <item>MALI PODUZETNIK POSLOVNA UDRUGA ZA RAZVOJ MALOG PODUZETNIŠTVA, OIB 82750612666</item>
    </izvorni_sadrzaj>
    <derivirana_varijabla naziv="DomainObject.Predmet.ProtuStrankaListNazivFormatedOIB_1">
      <item>MALI PODUZETNIK POSLOVNA UDRUGA ZA RAZVOJ MALOG PODUZETNIŠTVA, OIB 82750612666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PODUZETNIK POSLOVNA UDRUGA ZA RAZVOJ MALOG PODUZETNIŠTVA</izvorni_sadrzaj>
    <derivirana_varijabla naziv="DomainObject.Predmet.ProtustrankaIDrugi_1">MALI PODUZETNIK POSLOVNA UDRUGA ZA RAZVOJ MALOG PODUZETNIŠTVA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MALI PODUZETNIK POSLOVNA UDRUGA ZA RAZVOJ MALOG PODUZETNIŠTVA, OIB 82750612666, Jezerska 55, 10000 Zagreb</izvorni_sadrzaj>
    <derivirana_varijabla naziv="DomainObject.Predmet.ProtustrankaIDrugiAdressOIB_1">MALI PODUZETNIK POSLOVNA UDRUGA ZA RAZVOJ MALOG PODUZETNIŠTVA, OIB 82750612666, Jezerska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PODUZETNIK POSLOVNA UDRUGA ZA RAZVOJ MALOG PODUZETNIŠTVA</item>
    </izvorni_sadrzaj>
    <derivirana_varijabla naziv="DomainObject.Predmet.SudioniciListNaziv_1">
      <item>FINA Regionalni centar Zagreb</item>
      <item>MALI PODUZETNIK POSLOVNA UDRUGA ZA RAZVOJ MALOG PODUZETNIŠTVA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MALI PODUZETNIK POSLOVNA UDRUGA ZA RAZVOJ MALOG PODUZETNIŠTVA, OIB 82750612666, Jezerska 55,10000 Zagreb</item>
    </izvorni_sadrzaj>
    <derivirana_varijabla naziv="DomainObject.Predmet.SudioniciListAdressOIB_1">
      <item>FINA Regionalni centar Zagreb, OIB 85821130368, Trg svibanjskih žrtava 1995. br. 1,10000 Zagreb</item>
      <item>MALI PODUZETNIK POSLOVNA UDRUGA ZA RAZVOJ MALOG PODUZETNIŠTVA, OIB 82750612666, Jezerska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82750612666</item>
    </izvorni_sadrzaj>
    <derivirana_varijabla naziv="DomainObject.Predmet.SudioniciListNazivOIB_1">
      <item>, OIB 85821130368</item>
      <item>, OIB 82750612666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794</properties:Characters>
  <properties:Lines>48</properties:Lines>
  <properties:Paragraphs>21</properties:Paragraphs>
  <properties:TotalTime>778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2016-06-07T10:58:00Z</dcterms:modified>
  <cp:revision>421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