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699b3" w14:paraId="35699b3" w:rsidRDefault="00933FA5" w:rsidP="00933FA5" w:rsidR="00933FA5">
      <w:pPr>
        <w:jc w:val="both"/>
        <w15:collapsed w:val="false"/>
      </w:pPr>
      <w:bookmarkStart w:name="_GoBack" w:id="0"/>
      <w:bookmarkEnd w:id="0"/>
    </w:p>
    <w:p w:rsidRDefault="00933FA5" w:rsidP="00933FA5" w:rsidR="00933FA5">
      <w:pPr>
        <w:pStyle w:val="Zaglavlje"/>
        <w:jc w:val="right"/>
      </w:pPr>
      <w:r>
        <w:t>9 St-</w:t>
      </w:r>
      <w:r w:rsidR="00020C54">
        <w:t>282</w:t>
      </w:r>
      <w:r w:rsidR="00AE149D">
        <w:t>5</w:t>
      </w:r>
      <w:r w:rsidR="00A6538B">
        <w:t>/</w:t>
      </w:r>
      <w:r w:rsidR="007803BC">
        <w:t>16</w:t>
      </w:r>
      <w:r w:rsidR="00A6538B">
        <w:t>-3</w:t>
      </w:r>
    </w:p>
    <w:p w:rsidRDefault="00933FA5" w:rsidP="00933FA5" w:rsidR="00933FA5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3FA5" w:rsidP="00933FA5" w:rsidR="00933FA5" w:rsidRPr="00D21A2C"/>
    <w:p w:rsidRDefault="00933FA5" w:rsidP="00933FA5" w:rsidR="00933FA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33FA5" w:rsidP="00933FA5" w:rsidR="00933FA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3FA5" w:rsidP="00933FA5" w:rsidR="00933FA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933FA5" w:rsidP="00933FA5" w:rsidR="00933FA5">
      <w:pPr>
        <w:ind w:firstLine="708"/>
        <w:jc w:val="both"/>
      </w:pPr>
      <w:r>
        <w:t xml:space="preserve">Trgovački sud u Osijeku, po sucu Jadranki </w:t>
      </w:r>
      <w:proofErr w:type="spellStart"/>
      <w:r>
        <w:t>Pajur</w:t>
      </w:r>
      <w:proofErr w:type="spellEnd"/>
      <w:r>
        <w:t xml:space="preserve"> </w:t>
      </w:r>
      <w:proofErr w:type="spellStart"/>
      <w:r>
        <w:t>Vranješ</w:t>
      </w:r>
      <w:proofErr w:type="spellEnd"/>
      <w:r>
        <w:t xml:space="preserve">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za pokretanje skraćenog stečajnog postupka  nad dužnikom </w:t>
      </w:r>
      <w:r w:rsidR="00AE149D" w:rsidRPr="00AE149D">
        <w:t>D.M.T. SOFTVER j.d.o.o. za informatičke djelatnosti</w:t>
      </w:r>
      <w:r w:rsidR="00AE149D">
        <w:t xml:space="preserve">, Vinkovci, J. J. </w:t>
      </w:r>
      <w:proofErr w:type="spellStart"/>
      <w:r w:rsidR="00AE149D">
        <w:t>Štrosmajera</w:t>
      </w:r>
      <w:proofErr w:type="spellEnd"/>
      <w:r w:rsidR="00AE149D">
        <w:t xml:space="preserve"> 12,</w:t>
      </w:r>
      <w:r w:rsidR="006F4B4F">
        <w:t xml:space="preserve"> </w:t>
      </w:r>
      <w:r w:rsidR="00562EF0">
        <w:t xml:space="preserve">MBS: </w:t>
      </w:r>
      <w:r w:rsidR="00AE149D" w:rsidRPr="00AE149D">
        <w:t>030124280</w:t>
      </w:r>
      <w:r w:rsidR="00562EF0">
        <w:t xml:space="preserve">, </w:t>
      </w:r>
      <w:r>
        <w:t>OIB</w:t>
      </w:r>
      <w:r w:rsidR="00751E67">
        <w:t>:</w:t>
      </w:r>
      <w:r>
        <w:t xml:space="preserve"> </w:t>
      </w:r>
      <w:r w:rsidR="00AE149D" w:rsidRPr="00AE149D">
        <w:t>81423549040</w:t>
      </w:r>
      <w:r w:rsidR="00CE2C0A">
        <w:t>,</w:t>
      </w:r>
      <w:r>
        <w:t xml:space="preserve"> temeljem članka 430. Stečajnog zakona ( </w:t>
      </w:r>
      <w:r w:rsidR="00D45ABA">
        <w:t xml:space="preserve">„Narodne novine“ 71/15), dana </w:t>
      </w:r>
      <w:r w:rsidR="00020C54">
        <w:t>10</w:t>
      </w:r>
      <w:r w:rsidR="00D45ABA">
        <w:t xml:space="preserve">. </w:t>
      </w:r>
      <w:r w:rsidR="00020C54">
        <w:t>studenog</w:t>
      </w:r>
      <w:r w:rsidR="00D45ABA">
        <w:t xml:space="preserve"> 2016</w:t>
      </w:r>
      <w:r>
        <w:t>. godine, objavljuje sljedeći</w:t>
      </w:r>
    </w:p>
    <w:p w:rsidRDefault="00933FA5" w:rsidP="00933FA5" w:rsidR="00933FA5">
      <w:pPr>
        <w:jc w:val="both"/>
      </w:pPr>
    </w:p>
    <w:p w:rsidRDefault="00933FA5" w:rsidP="00933FA5" w:rsidR="00933FA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933FA5" w:rsidP="00933FA5" w:rsidR="00933FA5">
      <w:pPr>
        <w:jc w:val="both"/>
        <w:rPr>
          <w:bCs/>
        </w:rPr>
      </w:pPr>
    </w:p>
    <w:p w:rsidRDefault="00933FA5" w:rsidP="00933FA5" w:rsidR="00933FA5">
      <w:pPr>
        <w:ind w:left="708"/>
        <w:jc w:val="both"/>
      </w:pPr>
      <w:r>
        <w:rPr>
          <w:bCs/>
        </w:rPr>
        <w:t>I Utvrđuje se da ukupni iznos evidentiranog duga dužnika</w:t>
      </w:r>
      <w:r w:rsidR="00CE2C0A">
        <w:t xml:space="preserve"> </w:t>
      </w:r>
      <w:r w:rsidR="00AE149D" w:rsidRPr="00AE149D">
        <w:t>D.M.T. SOFTVER j.d.o.o. za informatičke djelatnosti</w:t>
      </w:r>
      <w:r w:rsidR="00AE149D">
        <w:t xml:space="preserve">, Vinkovci, J. J. </w:t>
      </w:r>
      <w:proofErr w:type="spellStart"/>
      <w:r w:rsidR="00AE149D">
        <w:t>Štrosmajera</w:t>
      </w:r>
      <w:proofErr w:type="spellEnd"/>
      <w:r w:rsidR="00AE149D">
        <w:t xml:space="preserve"> 12, MBS: </w:t>
      </w:r>
      <w:r w:rsidR="00AE149D" w:rsidRPr="00AE149D">
        <w:t>030124280</w:t>
      </w:r>
      <w:r w:rsidR="00AE149D">
        <w:t xml:space="preserve">, OIB: </w:t>
      </w:r>
      <w:r w:rsidR="00AE149D" w:rsidRPr="00AE149D">
        <w:t>81423549040</w:t>
      </w:r>
      <w:r w:rsidR="00AE149D">
        <w:t>,</w:t>
      </w:r>
      <w:r w:rsidR="007121C9">
        <w:t xml:space="preserve"> </w:t>
      </w:r>
      <w:r w:rsidR="00E96274">
        <w:t xml:space="preserve"> </w:t>
      </w:r>
      <w:r>
        <w:t xml:space="preserve">iznosi </w:t>
      </w:r>
      <w:r w:rsidR="00AE149D">
        <w:t>14.094,11</w:t>
      </w:r>
      <w:r>
        <w:t xml:space="preserve"> kn.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II Poziva se osoba ovlaštena za zastupanje dužnika</w:t>
      </w:r>
      <w:r w:rsidR="00D74DD4">
        <w:t xml:space="preserve"> </w:t>
      </w:r>
      <w:r w:rsidR="00AE149D">
        <w:t xml:space="preserve">Danijel Pobi, Vinkovci, J. J. </w:t>
      </w:r>
      <w:proofErr w:type="spellStart"/>
      <w:r w:rsidR="00AE149D">
        <w:t>Štrosmajera</w:t>
      </w:r>
      <w:proofErr w:type="spellEnd"/>
      <w:r w:rsidR="00AE149D">
        <w:t xml:space="preserve"> 12, </w:t>
      </w:r>
      <w:r w:rsidR="0061797B">
        <w:t xml:space="preserve">OIB: </w:t>
      </w:r>
      <w:r w:rsidR="00AE149D">
        <w:t>27425237722</w:t>
      </w:r>
      <w:r w:rsidR="00751E67">
        <w:t>,</w:t>
      </w:r>
      <w:r>
        <w:t xml:space="preserve">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020C54">
        <w:t>282</w:t>
      </w:r>
      <w:r w:rsidR="00AE149D">
        <w:t>5</w:t>
      </w:r>
      <w:r>
        <w:t>-1</w:t>
      </w:r>
      <w:r w:rsidR="007803BC">
        <w:t>6</w:t>
      </w:r>
      <w:r>
        <w:t xml:space="preserve"> (članak 430 Stečajnog zakona u vezi s člankom 132. Stečajnog zakona Narodne novine broj 71/15).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933FA5" w:rsidP="00933FA5" w:rsidR="00933FA5">
      <w:pPr>
        <w:ind w:left="708"/>
        <w:jc w:val="both"/>
      </w:pPr>
    </w:p>
    <w:p w:rsidRDefault="00933FA5" w:rsidP="00933FA5" w:rsidR="00933FA5">
      <w:pPr>
        <w:ind w:left="708"/>
        <w:jc w:val="center"/>
      </w:pPr>
      <w:r>
        <w:t>U Osijeku</w:t>
      </w:r>
      <w:r w:rsidR="00D45ABA">
        <w:t xml:space="preserve"> </w:t>
      </w:r>
      <w:r w:rsidR="00020C54">
        <w:t>10</w:t>
      </w:r>
      <w:r w:rsidR="00B01785">
        <w:t>.</w:t>
      </w:r>
      <w:r>
        <w:t xml:space="preserve"> </w:t>
      </w:r>
      <w:r w:rsidR="00020C54">
        <w:t>studenog</w:t>
      </w:r>
      <w:r w:rsidR="00D45ABA">
        <w:t xml:space="preserve"> 2016.</w:t>
      </w:r>
    </w:p>
    <w:p w:rsidRDefault="00933FA5" w:rsidP="00933FA5" w:rsidR="00933FA5" w:rsidRPr="00F2165F">
      <w:pPr>
        <w:ind w:left="708"/>
        <w:jc w:val="center"/>
      </w:pPr>
    </w:p>
    <w:p w:rsidRDefault="00933FA5" w:rsidP="00933FA5" w:rsidR="00933FA5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933FA5" w:rsidP="005E2EDF" w:rsidR="00933FA5" w:rsidRPr="004B20F5">
      <w:pPr>
        <w:ind w:left="6372"/>
        <w:jc w:val="both"/>
        <w:rPr>
          <w:bCs/>
        </w:rPr>
      </w:pPr>
      <w:r>
        <w:rPr>
          <w:bCs/>
        </w:rPr>
        <w:t xml:space="preserve">Jadranka </w:t>
      </w:r>
      <w:proofErr w:type="spellStart"/>
      <w:r w:rsidR="00D74DD4">
        <w:rPr>
          <w:bCs/>
        </w:rPr>
        <w:t>Pajur</w:t>
      </w:r>
      <w:proofErr w:type="spellEnd"/>
      <w:r w:rsidR="00D74DD4">
        <w:rPr>
          <w:bCs/>
        </w:rPr>
        <w:t xml:space="preserve"> </w:t>
      </w:r>
      <w:proofErr w:type="spellStart"/>
      <w:r w:rsidR="00D74DD4">
        <w:rPr>
          <w:bCs/>
        </w:rPr>
        <w:t>Vranješ</w:t>
      </w:r>
      <w:proofErr w:type="spellEnd"/>
    </w:p>
    <w:p w:rsidRDefault="00933FA5" w:rsidP="00933FA5" w:rsidR="00933FA5" w:rsidRPr="00FA0747">
      <w:pPr>
        <w:rPr>
          <w:sz w:val="20"/>
          <w:szCs w:val="20"/>
        </w:rPr>
      </w:pPr>
      <w:r w:rsidRPr="00FA0747">
        <w:rPr>
          <w:sz w:val="20"/>
          <w:szCs w:val="20"/>
        </w:rPr>
        <w:t>DNA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e-oglasna ploča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oglasna ploča - zahtjev</w:t>
      </w:r>
    </w:p>
    <w:p w:rsidRDefault="00933FA5" w:rsidP="005E2EDF" w:rsidR="005E2EDF" w:rsidRPr="004B20F5">
      <w:pPr>
        <w:numPr>
          <w:ilvl w:val="0"/>
          <w:numId w:val="1"/>
        </w:numPr>
      </w:pPr>
      <w:r w:rsidRPr="004B20F5">
        <w:t xml:space="preserve">kal. </w:t>
      </w:r>
      <w:r w:rsidR="00020C54">
        <w:t>2</w:t>
      </w:r>
      <w:r w:rsidR="00751E67">
        <w:t>/1</w:t>
      </w:r>
      <w:r w:rsidR="00D45ABA" w:rsidRPr="004B20F5">
        <w:t>.</w:t>
      </w:r>
    </w:p>
    <w:sectPr w:rsidSect="00F2165F" w:rsidR="005E2EDF" w:rsidRPr="004B20F5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5A7E" w:rsidR="00405A7E">
      <w:r>
        <w:separator/>
      </w:r>
    </w:p>
  </w:endnote>
  <w:endnote w:id="0" w:type="continuationSeparator">
    <w:p w:rsidRDefault="00405A7E" w:rsidR="0040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5A7E" w:rsidR="00405A7E">
      <w:r>
        <w:separator/>
      </w:r>
    </w:p>
  </w:footnote>
  <w:footnote w:id="0" w:type="continuationSeparator">
    <w:p w:rsidRDefault="00405A7E" w:rsidR="0040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DD4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05A7E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5A7E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405A7E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5A04"/>
    <w:rsid w:val="00020C54"/>
    <w:rsid w:val="00125A04"/>
    <w:rsid w:val="001633C6"/>
    <w:rsid w:val="001A2F94"/>
    <w:rsid w:val="001E2A5E"/>
    <w:rsid w:val="0038694B"/>
    <w:rsid w:val="003940EC"/>
    <w:rsid w:val="00405A7E"/>
    <w:rsid w:val="00456F2E"/>
    <w:rsid w:val="004B20F5"/>
    <w:rsid w:val="00562EF0"/>
    <w:rsid w:val="005E2EDF"/>
    <w:rsid w:val="0061797B"/>
    <w:rsid w:val="00664A3D"/>
    <w:rsid w:val="006F4B4F"/>
    <w:rsid w:val="007121C9"/>
    <w:rsid w:val="00751E67"/>
    <w:rsid w:val="00763E88"/>
    <w:rsid w:val="007803BC"/>
    <w:rsid w:val="0078225C"/>
    <w:rsid w:val="008038E2"/>
    <w:rsid w:val="00933FA5"/>
    <w:rsid w:val="00935CE2"/>
    <w:rsid w:val="00935D1E"/>
    <w:rsid w:val="00A6538B"/>
    <w:rsid w:val="00AE149D"/>
    <w:rsid w:val="00B01785"/>
    <w:rsid w:val="00CA295C"/>
    <w:rsid w:val="00CE2C0A"/>
    <w:rsid w:val="00D3502B"/>
    <w:rsid w:val="00D45ABA"/>
    <w:rsid w:val="00D56B20"/>
    <w:rsid w:val="00D74DD4"/>
    <w:rsid w:val="00D86DA7"/>
    <w:rsid w:val="00DA5371"/>
    <w:rsid w:val="00E53EC9"/>
    <w:rsid w:val="00E96274"/>
    <w:rsid w:val="00EF565E"/>
    <w:rsid w:val="00F225E3"/>
    <w:rsid w:val="00FA0747"/>
    <w:rsid w:val="00FE18FA"/>
    <w:rsid w:val="00FF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3FA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33FA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933FA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225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822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22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22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22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3FA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33FA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933FA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225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822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22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22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22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2825</izvorni_sadrzaj>
    <derivirana_varijabla naziv="DomainObject.Predmet.Broj_1">2825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St-2825/2016</izvorni_sadrzaj>
    <derivirana_varijabla naziv="DomainObject.Predmet.OznakaBroj_1">St-2825/2016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D.M.T. SOFTVER j.d.o.o. za informatičke djelatnosti</izvorni_sadrzaj>
    <derivirana_varijabla naziv="DomainObject.Predmet.ProtustrankaFormated_1">  D.M.T. SOFTVER j.d.o.o. za informatičke djelatnosti</derivirana_varijabla>
  </DomainObject.Predmet.ProtustrankaFormated>
  <DomainObject.Predmet.ProtustrankaFormatedOIB>
    <izvorni_sadrzaj>  D.M.T. SOFTVER j.d.o.o. za informatičke djelatnosti, OIB 81423549040</izvorni_sadrzaj>
    <derivirana_varijabla naziv="DomainObject.Predmet.ProtustrankaFormatedOIB_1">  D.M.T. SOFTVER j.d.o.o. za informatičke djelatnosti, OIB 81423549040</derivirana_varijabla>
  </DomainObject.Predmet.ProtustrankaFormatedOIB>
  <DomainObject.Predmet.ProtustrankaFormatedWithAdress>
    <izvorni_sadrzaj> D.M.T. SOFTVER j.d.o.o. za informatičke djelatnosti, Josipa Juraja Štrosmajera 12, 32100 Vinkovci</izvorni_sadrzaj>
    <derivirana_varijabla naziv="DomainObject.Predmet.ProtustrankaFormatedWithAdress_1"> D.M.T. SOFTVER j.d.o.o. za informatičke djelatnosti, Josipa Juraja Štrosmajera 12, 32100 Vinkovci</derivirana_varijabla>
  </DomainObject.Predmet.ProtustrankaFormatedWithAdress>
  <DomainObject.Predmet.ProtustrankaFormatedWithAdressOIB>
    <izvorni_sadrzaj> D.M.T. SOFTVER j.d.o.o. za informatičke djelatnosti, OIB 81423549040, Josipa Juraja Štrosmajera 12, 32100 Vinkovci</izvorni_sadrzaj>
    <derivirana_varijabla naziv="DomainObject.Predmet.ProtustrankaFormatedWithAdressOIB_1"> D.M.T. SOFTVER j.d.o.o. za informatičke djelatnosti, OIB 81423549040, Josipa Juraja Štrosmajera 12, 32100 Vinkovci</derivirana_varijabla>
  </DomainObject.Predmet.ProtustrankaFormatedWithAdressOIB>
  <DomainObject.Predmet.ProtustrankaWithAdress>
    <izvorni_sadrzaj>D.M.T. SOFTVER j.d.o.o. za informatičke djelatnosti Josipa Juraja Štrosmajera 12, 32100 Vinkovci</izvorni_sadrzaj>
    <derivirana_varijabla naziv="DomainObject.Predmet.ProtustrankaWithAdress_1">D.M.T. SOFTVER j.d.o.o. za informatičke djelatnosti Josipa Juraja Štrosmajera 12, 32100 Vinkovci</derivirana_varijabla>
  </DomainObject.Predmet.ProtustrankaWithAdress>
  <DomainObject.Predmet.ProtustrankaWithAdressOIB>
    <izvorni_sadrzaj>D.M.T. SOFTVER j.d.o.o. za informatičke djelatnosti, OIB 81423549040, Josipa Juraja Štrosmajera 12, 32100 Vinkovci</izvorni_sadrzaj>
    <derivirana_varijabla naziv="DomainObject.Predmet.ProtustrankaWithAdressOIB_1">D.M.T. SOFTVER j.d.o.o. za informatičke djelatnosti, OIB 81423549040, Josipa Juraja Štrosmajera 12, 32100 Vinkovci</derivirana_varijabla>
  </DomainObject.Predmet.ProtustrankaWithAdressOIB>
  <DomainObject.Predmet.ProtustrankaNazivFormated>
    <izvorni_sadrzaj>D.M.T. SOFTVER j.d.o.o. za informatičke djelatnosti</izvorni_sadrzaj>
    <derivirana_varijabla naziv="DomainObject.Predmet.ProtustrankaNazivFormated_1">D.M.T. SOFTVER j.d.o.o. za informatičke djelatnosti</derivirana_varijabla>
  </DomainObject.Predmet.ProtustrankaNazivFormated>
  <DomainObject.Predmet.ProtustrankaNazivFormatedOIB>
    <izvorni_sadrzaj>D.M.T. SOFTVER j.d.o.o. za informatičke djelatnosti, OIB 81423549040</izvorni_sadrzaj>
    <derivirana_varijabla naziv="DomainObject.Predmet.ProtustrankaNazivFormatedOIB_1">D.M.T. SOFTVER j.d.o.o. za informatičke djelatnosti, OIB 81423549040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D.M.T. SOFTVER j.d.o.o. za informatičke djelatnosti</item>
    </izvorni_sadrzaj>
    <derivirana_varijabla naziv="DomainObject.Predmet.ProtuStrankaListFormated_1">
      <item>D.M.T. SOFTVER j.d.o.o. za informatičke djelatnosti</item>
    </derivirana_varijabla>
  </DomainObject.Predmet.ProtuStrankaListFormated>
  <DomainObject.Predmet.ProtuStrankaListFormatedOIB>
    <izvorni_sadrzaj>
      <item>D.M.T. SOFTVER j.d.o.o. za informatičke djelatnosti, OIB 81423549040</item>
    </izvorni_sadrzaj>
    <derivirana_varijabla naziv="DomainObject.Predmet.ProtuStrankaListFormatedOIB_1">
      <item>D.M.T. SOFTVER j.d.o.o. za informatičke djelatnosti, OIB 81423549040</item>
    </derivirana_varijabla>
  </DomainObject.Predmet.ProtuStrankaListFormatedOIB>
  <DomainObject.Predmet.ProtuStrankaListFormatedWithAdress>
    <izvorni_sadrzaj>
      <item>D.M.T. SOFTVER j.d.o.o. za informatičke djelatnosti, Josipa Juraja Štrosmajera 12, 32100 Vinkovci</item>
    </izvorni_sadrzaj>
    <derivirana_varijabla naziv="DomainObject.Predmet.ProtuStrankaListFormatedWithAdress_1">
      <item>D.M.T. SOFTVER j.d.o.o. za informatičke djelatnosti, Josipa Juraja Štrosmajera 12, 32100 Vinkovci</item>
    </derivirana_varijabla>
  </DomainObject.Predmet.ProtuStrankaListFormatedWithAdress>
  <DomainObject.Predmet.ProtuStrankaListFormatedWithAdressOIB>
    <izvorni_sadrzaj>
      <item>D.M.T. SOFTVER j.d.o.o. za informatičke djelatnosti, OIB 81423549040, Josipa Juraja Štrosmajera 12, 32100 Vinkovci</item>
    </izvorni_sadrzaj>
    <derivirana_varijabla naziv="DomainObject.Predmet.ProtuStrankaListFormatedWithAdressOIB_1">
      <item>D.M.T. SOFTVER j.d.o.o. za informatičke djelatnosti, OIB 81423549040, Josipa Juraja Štrosmajera 12, 32100 Vinkovci</item>
    </derivirana_varijabla>
  </DomainObject.Predmet.ProtuStrankaListFormatedWithAdressOIB>
  <DomainObject.Predmet.ProtuStrankaListNazivFormated>
    <izvorni_sadrzaj>
      <item>D.M.T. SOFTVER j.d.o.o. za informatičke djelatnosti</item>
    </izvorni_sadrzaj>
    <derivirana_varijabla naziv="DomainObject.Predmet.ProtuStrankaListNazivFormated_1">
      <item>D.M.T. SOFTVER j.d.o.o. za informatičke djelatnosti</item>
    </derivirana_varijabla>
  </DomainObject.Predmet.ProtuStrankaListNazivFormated>
  <DomainObject.Predmet.ProtuStrankaListNazivFormatedOIB>
    <izvorni_sadrzaj>
      <item>D.M.T. SOFTVER j.d.o.o. za informatičke djelatnosti, OIB 81423549040</item>
    </izvorni_sadrzaj>
    <derivirana_varijabla naziv="DomainObject.Predmet.ProtuStrankaListNazivFormatedOIB_1">
      <item>D.M.T. SOFTVER j.d.o.o. za informatičke djelatnosti, OIB 81423549040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D.M.T. SOFTVER j.d.o.o. za informatičke djelatnosti</izvorni_sadrzaj>
    <derivirana_varijabla naziv="DomainObject.Predmet.ProtustrankaIDrugi_1">D.M.T. SOFTVER j.d.o.o. za informatičke djelatnosti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D.M.T. SOFTVER j.d.o.o. za informatičke djelatnosti, OIB 81423549040, Josipa Juraja Štrosmajera 12, 32100 Vinkovci</izvorni_sadrzaj>
    <derivirana_varijabla naziv="DomainObject.Predmet.ProtustrankaIDrugiAdressOIB_1">D.M.T. SOFTVER j.d.o.o. za informatičke djelatnosti, OIB 81423549040, Josipa Juraja Štrosmajera 12,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D.M.T. SOFTVER j.d.o.o. za informatičke djelatnosti</item>
    </izvorni_sadrzaj>
    <derivirana_varijabla naziv="DomainObject.Predmet.SudioniciListNaziv_1">
      <item>FINA RC OSIJEK</item>
      <item>D.M.T. SOFTVER j.d.o.o. za informatičke djelatnosti</item>
    </derivirana_varijabla>
  </DomainObject.Predmet.SudioniciListNaziv>
  <DomainObject.Predmet.SudioniciListAdressOIB>
    <izvorni_sadrzaj>
      <item>FINA RC OSIJEK, OIB 85821130368</item>
      <item>D.M.T. SOFTVER j.d.o.o. za informatičke djelatnosti, OIB 81423549040, Josipa Juraja Štrosmajera 12,32100 Vinkovci</item>
    </izvorni_sadrzaj>
    <derivirana_varijabla naziv="DomainObject.Predmet.SudioniciListAdressOIB_1">
      <item>FINA RC OSIJEK, OIB 85821130368</item>
      <item>D.M.T. SOFTVER j.d.o.o. za informatičke djelatnosti, OIB 81423549040, Josipa Juraja Štrosmajera 12,32100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81423549040</item>
    </izvorni_sadrzaj>
    <derivirana_varijabla naziv="DomainObject.Predmet.SudioniciListNazivOIB_1">
      <item>, OIB 85821130368</item>
      <item>, OIB 81423549040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370</properties:Words>
  <properties:Characters>1973</properties:Characters>
  <properties:Lines>51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2016-11-10T08:09:00Z</dcterms:created>
  <dc:creator>Snježana Markotić Jurić</dc:creator>
  <cp:lastModifiedBy>Snježana Markotić Jurić</cp:lastModifiedBy>
  <cp:lastPrinted>2016-10-24T05:42:00Z</cp:lastPrinted>
  <dcterms:modified xmlns:xsi="http://www.w3.org/2001/XMLSchema-instance" xsi:type="dcterms:W3CDTF">2016-11-10T08:09:00Z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