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8554" w14:paraId="0778554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B24A3F">
        <w:t>59</w:t>
      </w:r>
      <w:r w:rsidR="00083E56">
        <w:t>0</w:t>
      </w:r>
      <w:r w:rsidR="00B24A3F">
        <w:t>4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9E370A" w:rsidR="009E370A">
      <w:pPr>
        <w:jc w:val="both"/>
      </w:pPr>
      <w:r>
        <w:t xml:space="preserve">I           Za dužnika </w:t>
      </w:r>
      <w:r w:rsidR="009E370A">
        <w:t>DIAPROJEKTOR.d.o.o. Zagreb, Miramarska cesta 13 B, OIB 85137376950.</w:t>
      </w:r>
    </w:p>
    <w:p w:rsidRDefault="00311B19" w:rsidP="00777993" w:rsidR="00311B19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083E56">
        <w:t>12.017,17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6A5D64" w:rsidP="00083E56" w:rsidR="00083E56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083E56" w:rsidRPr="003D78D9">
        <w:t xml:space="preserve">SUDAC: </w:t>
      </w:r>
    </w:p>
    <w:p w:rsidRDefault="00083E56" w:rsidP="00CF23FE" w:rsidR="00083E56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83E56" w:rsidP="00CF23FE" w:rsidR="00083E56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083E56" w:rsidP="00CF23FE" w:rsidR="00083E56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083E56" w:rsidP="00B95577" w:rsidR="00083E56" w:rsidRPr="003D78D9"/>
    <w:p w:rsidRDefault="00715981" w:rsidP="00083E56" w:rsidR="00715981">
      <w:pPr>
        <w:ind w:left="4248"/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0F7AD4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1B19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09F1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4BCF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009F1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A009F1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009F1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A009F1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5904</izvorni_sadrzaj>
    <derivirana_varijabla naziv="DomainObject.Predmet.Broj_1">5904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St-5904/2015</izvorni_sadrzaj>
    <derivirana_varijabla naziv="DomainObject.Predmet.OznakaBroj_1">St-5904/2015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DIAPROJEKTOR d.o.o.</izvorni_sadrzaj>
    <derivirana_varijabla naziv="DomainObject.Predmet.ProtustrankaFormated_1">  DIAPROJEKTOR d.o.o.</derivirana_varijabla>
  </DomainObject.Predmet.ProtustrankaFormated>
  <DomainObject.Predmet.ProtustrankaFormatedOIB>
    <izvorni_sadrzaj>  DIAPROJEKTOR d.o.o., OIB 85137376950</izvorni_sadrzaj>
    <derivirana_varijabla naziv="DomainObject.Predmet.ProtustrankaFormatedOIB_1">  DIAPROJEKTOR d.o.o., OIB 85137376950</derivirana_varijabla>
  </DomainObject.Predmet.ProtustrankaFormatedOIB>
  <DomainObject.Predmet.ProtustrankaFormatedWithAdress>
    <izvorni_sadrzaj> DIAPROJEKTOR d.o.o., Miramarska cesta 13 B, 10000 Zagreb</izvorni_sadrzaj>
    <derivirana_varijabla naziv="DomainObject.Predmet.ProtustrankaFormatedWithAdress_1"> DIAPROJEKTOR d.o.o., Miramarska cesta 13 B, 10000 Zagreb</derivirana_varijabla>
  </DomainObject.Predmet.ProtustrankaFormatedWithAdress>
  <DomainObject.Predmet.ProtustrankaFormatedWithAdressOIB>
    <izvorni_sadrzaj> DIAPROJEKTOR d.o.o., OIB 85137376950, Miramarska cesta 13 B, 10000 Zagreb</izvorni_sadrzaj>
    <derivirana_varijabla naziv="DomainObject.Predmet.ProtustrankaFormatedWithAdressOIB_1"> DIAPROJEKTOR d.o.o., OIB 85137376950, Miramarska cesta 13 B, 10000 Zagreb</derivirana_varijabla>
  </DomainObject.Predmet.ProtustrankaFormatedWithAdressOIB>
  <DomainObject.Predmet.ProtustrankaWithAdress>
    <izvorni_sadrzaj>DIAPROJEKTOR d.o.o. Miramarska cesta 13 B, 10000 Zagreb</izvorni_sadrzaj>
    <derivirana_varijabla naziv="DomainObject.Predmet.ProtustrankaWithAdress_1">DIAPROJEKTOR d.o.o. Miramarska cesta 13 B, 10000 Zagreb</derivirana_varijabla>
  </DomainObject.Predmet.ProtustrankaWithAdress>
  <DomainObject.Predmet.ProtustrankaWithAdressOIB>
    <izvorni_sadrzaj>DIAPROJEKTOR d.o.o., OIB 85137376950, Miramarska cesta 13 B, 10000 Zagreb</izvorni_sadrzaj>
    <derivirana_varijabla naziv="DomainObject.Predmet.ProtustrankaWithAdressOIB_1">DIAPROJEKTOR d.o.o., OIB 85137376950, Miramarska cesta 13 B, 10000 Zagreb</derivirana_varijabla>
  </DomainObject.Predmet.ProtustrankaWithAdressOIB>
  <DomainObject.Predmet.ProtustrankaNazivFormated>
    <izvorni_sadrzaj>DIAPROJEKTOR d.o.o.</izvorni_sadrzaj>
    <derivirana_varijabla naziv="DomainObject.Predmet.ProtustrankaNazivFormated_1">DIAPROJEKTOR d.o.o.</derivirana_varijabla>
  </DomainObject.Predmet.ProtustrankaNazivFormated>
  <DomainObject.Predmet.ProtustrankaNazivFormatedOIB>
    <izvorni_sadrzaj>DIAPROJEKTOR d.o.o., OIB 85137376950</izvorni_sadrzaj>
    <derivirana_varijabla naziv="DomainObject.Predmet.ProtustrankaNazivFormatedOIB_1">DIAPROJEKTOR d.o.o., OIB 85137376950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DIAPROJEKTOR d.o.o.</item>
    </izvorni_sadrzaj>
    <derivirana_varijabla naziv="DomainObject.Predmet.ProtuStrankaListFormated_1">
      <item>DIAPROJEKTOR d.o.o.</item>
    </derivirana_varijabla>
  </DomainObject.Predmet.ProtuStrankaListFormated>
  <DomainObject.Predmet.ProtuStrankaListFormatedOIB>
    <izvorni_sadrzaj>
      <item>DIAPROJEKTOR d.o.o., OIB 85137376950</item>
    </izvorni_sadrzaj>
    <derivirana_varijabla naziv="DomainObject.Predmet.ProtuStrankaListFormatedOIB_1">
      <item>DIAPROJEKTOR d.o.o., OIB 85137376950</item>
    </derivirana_varijabla>
  </DomainObject.Predmet.ProtuStrankaListFormatedOIB>
  <DomainObject.Predmet.ProtuStrankaListFormatedWithAdress>
    <izvorni_sadrzaj>
      <item>DIAPROJEKTOR d.o.o., Miramarska cesta 13 B, 10000 Zagreb</item>
    </izvorni_sadrzaj>
    <derivirana_varijabla naziv="DomainObject.Predmet.ProtuStrankaListFormatedWithAdress_1">
      <item>DIAPROJEKTOR d.o.o., Miramarska cesta 13 B, 10000 Zagreb</item>
    </derivirana_varijabla>
  </DomainObject.Predmet.ProtuStrankaListFormatedWithAdress>
  <DomainObject.Predmet.ProtuStrankaListFormatedWithAdressOIB>
    <izvorni_sadrzaj>
      <item>DIAPROJEKTOR d.o.o., OIB 85137376950, Miramarska cesta 13 B, 10000 Zagreb</item>
    </izvorni_sadrzaj>
    <derivirana_varijabla naziv="DomainObject.Predmet.ProtuStrankaListFormatedWithAdressOIB_1">
      <item>DIAPROJEKTOR d.o.o., OIB 85137376950, Miramarska cesta 13 B, 10000 Zagreb</item>
    </derivirana_varijabla>
  </DomainObject.Predmet.ProtuStrankaListFormatedWithAdressOIB>
  <DomainObject.Predmet.ProtuStrankaListNazivFormated>
    <izvorni_sadrzaj>
      <item>DIAPROJEKTOR d.o.o.</item>
    </izvorni_sadrzaj>
    <derivirana_varijabla naziv="DomainObject.Predmet.ProtuStrankaListNazivFormated_1">
      <item>DIAPROJEKTOR d.o.o.</item>
    </derivirana_varijabla>
  </DomainObject.Predmet.ProtuStrankaListNazivFormated>
  <DomainObject.Predmet.ProtuStrankaListNazivFormatedOIB>
    <izvorni_sadrzaj>
      <item>DIAPROJEKTOR d.o.o., OIB 85137376950</item>
    </izvorni_sadrzaj>
    <derivirana_varijabla naziv="DomainObject.Predmet.ProtuStrankaListNazivFormatedOIB_1">
      <item>DIAPROJEKTOR d.o.o., OIB 85137376950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DIAPROJEKTOR d.o.o.</izvorni_sadrzaj>
    <derivirana_varijabla naziv="DomainObject.Predmet.ProtustrankaIDrugi_1">DIAPROJEKTOR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DIAPROJEKTOR d.o.o., OIB 85137376950, Miramarska cesta 13 B, 10000 Zagreb</izvorni_sadrzaj>
    <derivirana_varijabla naziv="DomainObject.Predmet.ProtustrankaIDrugiAdressOIB_1">DIAPROJEKTOR d.o.o., OIB 85137376950, Miramarska cesta 13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DIAPROJEKTOR d.o.o.</item>
    </izvorni_sadrzaj>
    <derivirana_varijabla naziv="DomainObject.Predmet.SudioniciListNaziv_1">
      <item>FINA Regionalni centar Zagreb</item>
      <item>DIAPROJEKTOR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DIAPROJEKTOR d.o.o., OIB 85137376950, Miramarska cesta 13 B,10000 Zagreb</item>
    </izvorni_sadrzaj>
    <derivirana_varijabla naziv="DomainObject.Predmet.SudioniciListAdressOIB_1">
      <item>FINA Regionalni centar Zagreb, OIB 85821130368, Trg svibanjskih žrtava 1995. br.1,10000 Zagreb</item>
      <item>DIAPROJEKTOR d.o.o., OIB 85137376950, Miramarska cesta 13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85137376950</item>
    </izvorni_sadrzaj>
    <derivirana_varijabla naziv="DomainObject.Predmet.SudioniciListNazivOIB_1">
      <item>, OIB 85821130368</item>
      <item>, OIB 85137376950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D0F38E-2F49-456F-9484-86AEBAEAAE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1322</properties:Characters>
  <properties:Lines>83</properties:Lines>
  <properties:Paragraphs>18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2016-01-21T13:32:00Z</cp:lastPrinted>
  <dcterms:modified xmlns:xsi="http://www.w3.org/2001/XMLSchema-instance" xsi:type="dcterms:W3CDTF">2016-01-21T13:32:00Z</dcterms:modified>
  <cp:revision>93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