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fe51" w14:paraId="456fe51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A53C8">
        <w:rPr>
          <w:rFonts w:hAnsi="Times New Roman" w:ascii="Times New Roman"/>
          <w:sz w:val="24"/>
          <w:szCs w:val="24"/>
        </w:rPr>
        <w:t>32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4A53C8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E056CB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4A53C8">
        <w:rPr>
          <w:rFonts w:hAnsi="Times New Roman" w:ascii="Times New Roman"/>
          <w:sz w:val="24"/>
          <w:szCs w:val="24"/>
        </w:rPr>
        <w:t>PORTA VIRES j.d.o.o. za trgovinu, OIB: 84294279222 sa sjedištem u Bana J. Jelačića 153, Vrpolje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01.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E056CB">
        <w:rPr>
          <w:b/>
        </w:rPr>
        <w:t>09</w:t>
      </w:r>
      <w:r w:rsidR="00000510" w:rsidRPr="00884EB4">
        <w:rPr>
          <w:b/>
        </w:rPr>
        <w:t>,</w:t>
      </w:r>
      <w:r w:rsidR="004A53C8">
        <w:rPr>
          <w:b/>
        </w:rPr>
        <w:t>3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4A53C8">
        <w:t>Bruni Capanu, OIB: 30734635143, Braće Radića 19, Strizivojna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E056CB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4A53C8">
        <w:rPr>
          <w:rFonts w:hAnsi="Times New Roman" w:ascii="Times New Roman"/>
          <w:sz w:val="24"/>
          <w:szCs w:val="24"/>
        </w:rPr>
        <w:t>PORTA VIRES j.d.o.o. za trgovinu, OIB: 84294279222 sa sjedištem u Bana J. Jelačića 153, Vrpolje</w:t>
      </w:r>
      <w:r w:rsidR="00290FBD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4A53C8">
        <w:rPr>
          <w:rFonts w:hAnsi="Times New Roman" w:ascii="Times New Roman"/>
          <w:sz w:val="24"/>
          <w:szCs w:val="24"/>
        </w:rPr>
        <w:t>02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4A53C8">
        <w:rPr>
          <w:rFonts w:hAnsi="Times New Roman" w:ascii="Times New Roman"/>
          <w:sz w:val="24"/>
          <w:szCs w:val="24"/>
        </w:rPr>
        <w:t>siječnja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4A53C8">
        <w:rPr>
          <w:rFonts w:hAnsi="Times New Roman" w:ascii="Times New Roman"/>
          <w:sz w:val="24"/>
          <w:szCs w:val="24"/>
        </w:rPr>
        <w:t>43.961,28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A53C8">
        <w:rPr>
          <w:rFonts w:hAnsi="Times New Roman" w:ascii="Times New Roman"/>
          <w:sz w:val="24"/>
          <w:szCs w:val="24"/>
        </w:rPr>
        <w:t>32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4A53C8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01.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356" w:rsidP="004D79BD" w:rsidR="00600356">
      <w:r>
        <w:separator/>
      </w:r>
    </w:p>
  </w:endnote>
  <w:endnote w:id="0" w:type="continuationSeparator">
    <w:p w:rsidRDefault="00600356" w:rsidP="004D79BD" w:rsidR="00600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E2093D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356" w:rsidP="004D79BD" w:rsidR="00600356">
      <w:r>
        <w:separator/>
      </w:r>
    </w:p>
  </w:footnote>
  <w:footnote w:id="0" w:type="continuationSeparator">
    <w:p w:rsidRDefault="00600356" w:rsidP="004D79BD" w:rsidR="0060035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6B86"/>
    <w:rsid w:val="00070554"/>
    <w:rsid w:val="0008035F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00356"/>
    <w:rsid w:val="00614EA4"/>
    <w:rsid w:val="00640144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5D54"/>
    <w:rsid w:val="00882828"/>
    <w:rsid w:val="00884EB4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DF21C1"/>
    <w:rsid w:val="00E056CB"/>
    <w:rsid w:val="00E2093D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3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3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3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3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3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3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3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3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43961.28</izvorni_sadrzaj>
    <derivirana_varijabla naziv="DomainObject.Predmet.InicijalnaVrijednost_1">43961.28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PORTA VIRES jednostavno društvo s ograničenom odgovornošću za trgovinu</izvorni_sadrzaj>
    <derivirana_varijabla naziv="DomainObject.Predmet.ProtustrankaFormated_1">  PORTA VIRES jednostavno društvo s ograničenom odgovornošću za trgovinu</derivirana_varijabla>
  </DomainObject.Predmet.ProtustrankaFormated>
  <DomainObject.Predmet.ProtustrankaFormatedOIB>
    <izvorni_sadrzaj>  PORTA VIRES jednostavno društvo s ograničenom odgovornošću za trgovinu, OIB 84294279222</izvorni_sadrzaj>
    <derivirana_varijabla naziv="DomainObject.Predmet.ProtustrankaFormatedOIB_1">  PORTA VIRES jednostavno društvo s ograničenom odgovornošću za trgovinu, OIB 84294279222</derivirana_varijabla>
  </DomainObject.Predmet.ProtustrankaFormatedOIB>
  <DomainObject.Predmet.ProtustrankaFormatedWithAdress>
    <izvorni_sadrzaj> PORTA VIRES jednostavno društvo s ograničenom odgovornošću za trgovinu, Bana J.Jelačića 153, 35214 Vrpolje</izvorni_sadrzaj>
    <derivirana_varijabla naziv="DomainObject.Predmet.ProtustrankaFormatedWithAdress_1"> PORTA VIRES jednostavno društvo s ograničenom odgovornošću za trgovinu, Bana J.Jelačića 153, 35214 Vrpolje</derivirana_varijabla>
  </DomainObject.Predmet.ProtustrankaFormatedWithAdress>
  <DomainObject.Predmet.ProtustrankaFormatedWithAdressOIB>
    <izvorni_sadrzaj> PORTA VIRES jednostavno društvo s ograničenom odgovornošću za trgovinu, OIB 84294279222, Bana J.Jelačića 153, 35214 Vrpolje</izvorni_sadrzaj>
    <derivirana_varijabla naziv="DomainObject.Predmet.ProtustrankaFormatedWithAdressOIB_1"> PORTA VIRES jednostavno društvo s ograničenom odgovornošću za trgovinu, OIB 84294279222, Bana J.Jelačića 153, 35214 Vrpolje</derivirana_varijabla>
  </DomainObject.Predmet.ProtustrankaFormatedWithAdressOIB>
  <DomainObject.Predmet.ProtustrankaWithAdress>
    <izvorni_sadrzaj>PORTA VIRES jednostavno društvo s ograničenom odgovornošću za trgovinu Bana J.Jelačića 153, 35214 Vrpolje</izvorni_sadrzaj>
    <derivirana_varijabla naziv="DomainObject.Predmet.ProtustrankaWithAdress_1">PORTA VIRES jednostavno društvo s ograničenom odgovornošću za trgovinu Bana J.Jelačića 153, 35214 Vrpolje</derivirana_varijabla>
  </DomainObject.Predmet.ProtustrankaWithAdress>
  <DomainObject.Predmet.ProtustrankaWithAdressOIB>
    <izvorni_sadrzaj>PORTA VIRES jednostavno društvo s ograničenom odgovornošću za trgovinu, OIB 84294279222, Bana J.Jelačića 153, 35214 Vrpolje</izvorni_sadrzaj>
    <derivirana_varijabla naziv="DomainObject.Predmet.ProtustrankaWithAdressOIB_1">PORTA VIRES jednostavno društvo s ograničenom odgovornošću za trgovinu, OIB 84294279222, Bana J.Jelačića 153, 35214 Vrpolje</derivirana_varijabla>
  </DomainObject.Predmet.ProtustrankaWithAdressOIB>
  <DomainObject.Predmet.ProtustrankaNazivFormated>
    <izvorni_sadrzaj>PORTA VIRES jednostavno društvo s ograničenom odgovornošću za trgovinu</izvorni_sadrzaj>
    <derivirana_varijabla naziv="DomainObject.Predmet.ProtustrankaNazivFormated_1">PORTA VIRES jednostavno društvo s ograničenom odgovornošću za trgovinu</derivirana_varijabla>
  </DomainObject.Predmet.ProtustrankaNazivFormated>
  <DomainObject.Predmet.ProtustrankaNazivFormatedOIB>
    <izvorni_sadrzaj>PORTA VIRES jednostavno društvo s ograničenom odgovornošću za trgovinu, OIB 84294279222</izvorni_sadrzaj>
    <derivirana_varijabla naziv="DomainObject.Predmet.ProtustrankaNazivFormatedOIB_1">PORTA VIRES jednostavno društvo s ograničenom odgovornošću za trgovinu, OIB 84294279222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PORTA VIRES jednostavno društvo s ograničenom odgovornošću za trgovinu</item>
    </izvorni_sadrzaj>
    <derivirana_varijabla naziv="DomainObject.Predmet.ProtuStrankaListFormated_1">
      <item>PORTA VIRES jednostavno društvo s ograničenom odgovornošću za trgovinu</item>
    </derivirana_varijabla>
  </DomainObject.Predmet.ProtuStrankaListFormated>
  <DomainObject.Predmet.ProtuStrankaListFormatedOIB>
    <izvorni_sadrzaj>
      <item>PORTA VIRES jednostavno društvo s ograničenom odgovornošću za trgovinu, OIB 84294279222</item>
    </izvorni_sadrzaj>
    <derivirana_varijabla naziv="DomainObject.Predmet.ProtuStrankaListFormatedOIB_1">
      <item>PORTA VIRES jednostavno društvo s ograničenom odgovornošću za trgovinu, OIB 84294279222</item>
    </derivirana_varijabla>
  </DomainObject.Predmet.ProtuStrankaListFormatedOIB>
  <DomainObject.Predmet.ProtuStrankaListFormatedWithAdress>
    <izvorni_sadrzaj>
      <item>PORTA VIRES jednostavno društvo s ograničenom odgovornošću za trgovinu, Bana J.Jelačića 153, 35214 Vrpolje</item>
    </izvorni_sadrzaj>
    <derivirana_varijabla naziv="DomainObject.Predmet.ProtuStrankaListFormatedWithAdress_1">
      <item>PORTA VIRES jednostavno društvo s ograničenom odgovornošću za trgovinu, Bana J.Jelačića 153, 35214 Vrpolje</item>
    </derivirana_varijabla>
  </DomainObject.Predmet.ProtuStrankaListFormatedWithAdress>
  <DomainObject.Predmet.ProtuStrankaListFormatedWithAdressOIB>
    <izvorni_sadrzaj>
      <item>PORTA VIRES jednostavno društvo s ograničenom odgovornošću za trgovinu, OIB 84294279222, Bana J.Jelačića 153, 35214 Vrpolje</item>
    </izvorni_sadrzaj>
    <derivirana_varijabla naziv="DomainObject.Predmet.ProtuStrankaListFormatedWithAdressOIB_1">
      <item>PORTA VIRES jednostavno društvo s ograničenom odgovornošću za trgovinu, OIB 84294279222, Bana J.Jelačića 153, 35214 Vrpolje</item>
    </derivirana_varijabla>
  </DomainObject.Predmet.ProtuStrankaListFormatedWithAdressOIB>
  <DomainObject.Predmet.ProtuStrankaListNazivFormated>
    <izvorni_sadrzaj>
      <item>PORTA VIRES jednostavno društvo s ograničenom odgovornošću za trgovinu</item>
    </izvorni_sadrzaj>
    <derivirana_varijabla naziv="DomainObject.Predmet.ProtuStrankaListNazivFormated_1">
      <item>PORTA VIRES jednostavno društvo s ograničenom odgovornošću za trgovinu</item>
    </derivirana_varijabla>
  </DomainObject.Predmet.ProtuStrankaListNazivFormated>
  <DomainObject.Predmet.ProtuStrankaListNazivFormatedOIB>
    <izvorni_sadrzaj>
      <item>PORTA VIRES jednostavno društvo s ograničenom odgovornošću za trgovinu, OIB 84294279222</item>
    </izvorni_sadrzaj>
    <derivirana_varijabla naziv="DomainObject.Predmet.ProtuStrankaListNazivFormatedOIB_1">
      <item>PORTA VIRES jednostavno društvo s ograničenom odgovornošću za trgovinu, OIB 84294279222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PORTA VIRES jednostavno društvo s ograničenom odgovornošću za trgovinu</izvorni_sadrzaj>
    <derivirana_varijabla naziv="DomainObject.Predmet.ProtustrankaIDrugi_1">PORTA VIRES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PORTA VIRES jednostavno društvo s ograničenom odgovornošću za trgovinu, OIB 84294279222, Bana J.Jelačića 153, 35214 Vrpolje</izvorni_sadrzaj>
    <derivirana_varijabla naziv="DomainObject.Predmet.ProtustrankaIDrugiAdressOIB_1">PORTA VIRES jednostavno društvo s ograničenom odgovornošću za trgovinu, OIB 84294279222, Bana J.Jelačića 153,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PORTA VIRES jednostavno društvo s ograničenom odgovornošću za trgovinu</item>
    </izvorni_sadrzaj>
    <derivirana_varijabla naziv="DomainObject.Predmet.SudioniciListNaziv_1">
      <item>Financijska agencija</item>
      <item>PORTA VIRES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PORTA VIRES jednostavno društvo s ograničenom odgovornošću za trgovinu, OIB 84294279222, Bana J.Jelačića 153,35214 Vrpolje</item>
    </izvorni_sadrzaj>
    <derivirana_varijabla naziv="DomainObject.Predmet.SudioniciListAdressOIB_1">
      <item>Financijska agencija, OIB 85821130368, Ulica grada Vukovara 70,10000 Zagreb</item>
      <item>PORTA VIRES jednostavno društvo s ograničenom odgovornošću za trgovinu, OIB 84294279222, Bana J.Jelačića 153,35214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84294279222</item>
    </izvorni_sadrzaj>
    <derivirana_varijabla naziv="DomainObject.Predmet.SudioniciListNazivOIB_1">
      <item>, OIB 85821130368</item>
      <item>, OIB 84294279222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1881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2018-06-27T12:12:00Z</dcterms:created>
  <dc:creator>wsadmin</dc:creator>
  <cp:lastModifiedBy>wsadmin</cp:lastModifiedBy>
  <cp:lastPrinted>2018-06-27T12:12:00Z</cp:lastPrinted>
  <dcterms:modified xmlns:xsi="http://www.w3.org/2001/XMLSchema-instance" xsi:type="dcterms:W3CDTF">2018-06-29T09:35:00Z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St-32-17.docx)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