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6446" w14:paraId="810644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56E8A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156E8A">
        <w:t>zahtjeva Financijske agencije, Regionalni centar Zagreb, Podružnica Varaždina, za pokretanje skraćenog stečajnog postupka protiv dužnika</w:t>
      </w:r>
      <w:r w:rsidR="00F20309">
        <w:t xml:space="preserve"> </w:t>
      </w:r>
      <w:r w:rsidR="00F20309" w:rsidRPr="00F20309">
        <w:t>KOLE j.d.o.o., Đurđevac, Stjepana Radića 37, OIB: 28291192018</w:t>
      </w:r>
      <w:r w:rsidR="00156E8A">
        <w:t xml:space="preserve">, te prijedloga </w:t>
      </w:r>
      <w:r w:rsidR="0028752D">
        <w:t xml:space="preserve">Republike Hrvatske, Ministarstva Financija, Porezne uprave, Područnog ureda Sjeverna Hrvatska, </w:t>
      </w:r>
      <w:r w:rsidR="007E0FAF">
        <w:t xml:space="preserve">za </w:t>
      </w:r>
      <w:r w:rsidR="0028752D">
        <w:t>otvaranje</w:t>
      </w:r>
      <w:r w:rsidR="007E0FAF">
        <w:t xml:space="preserve"> stečajnog postupka </w:t>
      </w:r>
      <w:r w:rsidR="00156E8A">
        <w:t>nad istim dužnikom</w:t>
      </w:r>
      <w:r w:rsidR="007E0FAF">
        <w:t>,</w:t>
      </w:r>
      <w:r w:rsidR="0028752D">
        <w:rPr>
          <w:rFonts w:cs="Times New Roman"/>
        </w:rPr>
        <w:t xml:space="preserve"> 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F20309" w:rsidP="00F20309" w:rsidR="00F20309" w:rsidRPr="00F20309">
      <w:pPr>
        <w:suppressAutoHyphens w:val="false"/>
        <w:ind w:firstLine="709"/>
        <w:jc w:val="both"/>
      </w:pPr>
      <w:r w:rsidRPr="008E1975">
        <w:t>Pozivaju se osobe koje imaju pravni interes za provedbom ovog stečajnog postupka nad stečajnim dužnikom</w:t>
      </w:r>
      <w:r w:rsidRPr="00F20309">
        <w:t xml:space="preserve"> KOLE j.d.o.o., Đurđevac, Stjepana Radića 37, OIB: 28291192018</w:t>
      </w:r>
      <w:r w:rsidRPr="008E1975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</w:t>
      </w:r>
      <w:r>
        <w:t>845/15</w:t>
      </w:r>
      <w:r w:rsidRPr="008E1975"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B54" w:rsidP="00BA0147" w:rsidR="00A34B54">
      <w:r>
        <w:separator/>
      </w:r>
    </w:p>
  </w:endnote>
  <w:endnote w:id="0" w:type="continuationSeparator">
    <w:p w:rsidRDefault="00A34B54" w:rsidP="00BA0147" w:rsidR="00A34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B54" w:rsidP="00BA0147" w:rsidR="00A34B54">
      <w:r>
        <w:separator/>
      </w:r>
    </w:p>
  </w:footnote>
  <w:footnote w:id="0" w:type="continuationSeparator">
    <w:p w:rsidRDefault="00A34B54" w:rsidP="00BA0147" w:rsidR="00A34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030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St-845/15-10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261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62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62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 jednostavno društvo s ograničenom odgovornošću za proizvodnju i usluge</izvorni_sadrzaj>
    <derivirana_varijabla naziv="DomainObject.Predmet.ProtustrankaFormated_1">  KOLE jednostavno društvo s ograničenom odgovornošću za proizvodnju i usluge</derivirana_varijabla>
  </DomainObject.Predmet.ProtustrankaFormated>
  <DomainObject.Predmet.ProtustrankaFormatedOIB>
    <izvorni_sadrzaj>  KOLE jednostavno društvo s ograničenom odgovornošću za proizvodnju i usluge, OIB 28291192018</izvorni_sadrzaj>
    <derivirana_varijabla naziv="DomainObject.Predmet.ProtustrankaFormatedOIB_1">  KOLE jednostavno društvo s ograničenom odgovornošću za proizvodnju i usluge, OIB 28291192018</derivirana_varijabla>
  </DomainObject.Predmet.ProtustrankaFormatedOIB>
  <DomainObject.Predmet.ProtustrankaFormatedWithAdress>
    <izvorni_sadrzaj> KOLE jednostavno društvo s ograničenom odgovornošću za proizvodnju i usluge, Stjepana Radića 37, 48350 Đurđevac</izvorni_sadrzaj>
    <derivirana_varijabla naziv="DomainObject.Predmet.ProtustrankaFormatedWithAdress_1"> KOLE jednostavno društvo s ograničenom odgovornošću za proizvodnju i usluge, Stjepana Radića 37, 48350 Đurđevac</derivirana_varijabla>
  </DomainObject.Predmet.ProtustrankaFormatedWithAdress>
  <DomainObject.Predmet.ProtustrankaFormatedWithAdressOIB>
    <izvorni_sadrzaj> KOLE jednostavno društvo s ograničenom odgovornošću za proizvodnju i usluge, OIB 28291192018, Stjepana Radića 37, 48350 Đurđevac</izvorni_sadrzaj>
    <derivirana_varijabla naziv="DomainObject.Predmet.ProtustrankaFormatedWithAdressOIB_1"> KOLE jednostavno društvo s ograničenom odgovornošću za proizvodnju i usluge, OIB 28291192018, Stjepana Radića 37, 48350 Đurđevac</derivirana_varijabla>
  </DomainObject.Predmet.ProtustrankaFormatedWithAdressOIB>
  <DomainObject.Predmet.ProtustrankaWithAdress>
    <izvorni_sadrzaj>KOLE jednostavno društvo s ograničenom odgovornošću za proizvodnju i usluge Stjepana Radića 37, 48350 Đurđevac</izvorni_sadrzaj>
    <derivirana_varijabla naziv="DomainObject.Predmet.ProtustrankaWithAdress_1">KOLE jednostavno društvo s ograničenom odgovornošću za proizvodnju i usluge Stjepana Radića 37, 48350 Đurđevac</derivirana_varijabla>
  </DomainObject.Predmet.ProtustrankaWithAdress>
  <DomainObject.Predmet.ProtustrankaWithAdressOIB>
    <izvorni_sadrzaj>KOLE jednostavno društvo s ograničenom odgovornošću za proizvodnju i usluge, OIB 28291192018, Stjepana Radića 37, 48350 Đurđevac</izvorni_sadrzaj>
    <derivirana_varijabla naziv="DomainObject.Predmet.ProtustrankaWithAdressOIB_1">KOLE jednostavno društvo s ograničenom odgovornošću za proizvodnju i usluge, OIB 28291192018, Stjepana Radića 37, 48350 Đurđevac</derivirana_varijabla>
  </DomainObject.Predmet.ProtustrankaWithAdressOIB>
  <DomainObject.Predmet.ProtustrankaNazivFormated>
    <izvorni_sadrzaj>KOLE jednostavno društvo s ograničenom odgovornošću za proizvodnju i usluge</izvorni_sadrzaj>
    <derivirana_varijabla naziv="DomainObject.Predmet.ProtustrankaNazivFormated_1">KOLE jednostavno društvo s ograničenom odgovornošću za proizvodnju i usluge</derivirana_varijabla>
  </DomainObject.Predmet.ProtustrankaNazivFormated>
  <DomainObject.Predmet.ProtustrankaNazivFormatedOIB>
    <izvorni_sadrzaj>KOLE jednostavno društvo s ograničenom odgovornošću za proizvodnju i usluge, OIB 28291192018</izvorni_sadrzaj>
    <derivirana_varijabla naziv="DomainObject.Predmet.ProtustrankaNazivFormatedOIB_1">KOLE jednostavno društvo s ograničenom odgovornošću za proizvodnju i usluge, OIB 28291192018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63338.16</izvorni_sadrzaj>
    <derivirana_varijabla naziv="DomainObject.Predmet.TrenutnaVrijednost_1">63338.16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KOLE jednostavno društvo s ograničenom odgovornošću za proizvodnju i usluge</item>
    </izvorni_sadrzaj>
    <derivirana_varijabla naziv="DomainObject.Predmet.ProtuStrankaListFormated_1">
      <item>KOLE jednostavno društvo s ograničenom odgovornošću za proizvodnju i usluge</item>
    </derivirana_varijabla>
  </DomainObject.Predmet.ProtuStrankaListFormated>
  <DomainObject.Predmet.ProtuStrankaListFormatedOIB>
    <izvorni_sadrzaj>
      <item>KOLE jednostavno društvo s ograničenom odgovornošću za proizvodnju i usluge, OIB 28291192018</item>
    </izvorni_sadrzaj>
    <derivirana_varijabla naziv="DomainObject.Predmet.ProtuStrankaListFormatedOIB_1">
      <item>KOLE jednostavno društvo s ograničenom odgovornošću za proizvodnju i usluge, OIB 28291192018</item>
    </derivirana_varijabla>
  </DomainObject.Predmet.ProtuStrankaListFormatedOIB>
  <DomainObject.Predmet.ProtuStrankaListFormatedWithAdress>
    <izvorni_sadrzaj>
      <item>KOLE jednostavno društvo s ograničenom odgovornošću za proizvodnju i usluge, Stjepana Radića 37, 48350 Đurđevac</item>
    </izvorni_sadrzaj>
    <derivirana_varijabla naziv="DomainObject.Predmet.ProtuStrankaListFormatedWithAdress_1">
      <item>KOLE jednostavno društvo s ograničenom odgovornošću za proizvodnju i usluge, Stjepana Radića 37, 48350 Đurđevac</item>
    </derivirana_varijabla>
  </DomainObject.Predmet.ProtuStrankaListFormatedWithAdress>
  <DomainObject.Predmet.ProtuStrankaListFormatedWithAdressOIB>
    <izvorni_sadrzaj>
      <item>KOLE jednostavno društvo s ograničenom odgovornošću za proizvodnju i usluge, OIB 28291192018, Stjepana Radića 37, 48350 Đurđevac</item>
    </izvorni_sadrzaj>
    <derivirana_varijabla naziv="DomainObject.Predmet.ProtuStrankaListFormatedWithAdressOIB_1">
      <item>KOLE jednostavno društvo s ograničenom odgovornošću za proizvodnju i usluge, OIB 28291192018, Stjepana Radića 37, 48350 Đurđevac</item>
    </derivirana_varijabla>
  </DomainObject.Predmet.ProtuStrankaListFormatedWithAdressOIB>
  <DomainObject.Predmet.ProtuStrankaListNazivFormated>
    <izvorni_sadrzaj>
      <item>KOLE jednostavno društvo s ograničenom odgovornošću za proizvodnju i usluge</item>
    </izvorni_sadrzaj>
    <derivirana_varijabla naziv="DomainObject.Predmet.ProtuStrankaListNazivFormated_1">
      <item>KOLE jednostavno društvo s ograničenom odgovornošću za proizvodnju i usluge</item>
    </derivirana_varijabla>
  </DomainObject.Predmet.ProtuStrankaListNazivFormated>
  <DomainObject.Predmet.ProtuStrankaListNazivFormatedOIB>
    <izvorni_sadrzaj>
      <item>KOLE jednostavno društvo s ograničenom odgovornošću za proizvodnju i usluge, OIB 28291192018</item>
    </izvorni_sadrzaj>
    <derivirana_varijabla naziv="DomainObject.Predmet.ProtuStrankaListNazivFormatedOIB_1">
      <item>KOLE jednostavno društvo s ograničenom odgovornošću za proizvodnju i usluge, OIB 28291192018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OstaliList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izvorni_sadrzaj>
    <derivirana_varijabla naziv="DomainObject.Predmet.OstaliList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Bedenik 8, 43270 Bedenik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Bedenik 8, 43270 Bedenik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 43270 Bedenik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 43270 Bedenik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OstaliListNaziv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izvorni_sadrzaj>
    <derivirana_varijabla naziv="DomainObject.Predmet.OstaliListNaziv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KOLE jednostavno društvo s ograničenom odgovornošću za proizvodnju i usluge</izvorni_sadrzaj>
    <derivirana_varijabla naziv="DomainObject.Predmet.ProtustrankaIDrugi_1">KOLE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KOLE jednostavno društvo s ograničenom odgovornošću za proizvodnju i usluge, OIB 28291192018, Stjepana Radića 37, 48350 Đurđevac</izvorni_sadrzaj>
    <derivirana_varijabla naziv="DomainObject.Predmet.ProtustrankaIDrugiAdressOIB_1">KOLE jednostavno društvo s ograničenom odgovornošću za proizvodnju i usluge, OIB 28291192018, Stjepana Radića 37,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St-845/2015-6</izvorni_sadrzaj>
    <derivirana_varijabla naziv="DomainObject.Predmet.OdlukaRjesenje.Oznaka_1">St-845/2015-6</derivirana_varijabla>
  </DomainObject.Predmet.OdlukaRjesenje.Oznaka>
  <DomainObject.Predmet.SudioniciListNaziv>
    <izvorni_sadrzaj>
      <item>Financijska agencija</item>
      <item>KOLE jednostavno društvo s ograničenom odgovornošću za proizvodnju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izvorni_sadrzaj>
    <derivirana_varijabla naziv="DomainObject.Predmet.SudioniciListNaziv_1">
      <item>Financijska agencija</item>
      <item>KOLE jednostavno društvo s ograničenom odgovornošću za proizvodnju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</item>
    </derivirana_varijabla>
  </DomainObject.Predmet.SudioniciListNaziv>
  <DomainObject.Predmet.SudioniciListAdressOIB>
    <izvorni_sadrzaj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8,43270 Bedenik</item>
    </izvorni_sadrzaj>
    <derivirana_varijabla naziv="DomainObject.Predmet.SudioniciListAdressOIB_1"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  <item>Porezna uprava, Područni ured Sjeverna Hrvatska, Ispostava Varaždin</item>
      <item>Županijsko državno odvjetništvo u Varaždinu</item>
      <item>Sanja Hanjš, OIB 01862198226, Bedenik 8,43270 Bedenik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28291192018</item>
      <item>, OIB null</item>
      <item>, OIB null</item>
      <item>, OIB null</item>
      <item>, OIB null</item>
      <item>, OIB 01862198226</item>
    </izvorni_sadrzaj>
    <derivirana_varijabla naziv="DomainObject.Predmet.SudioniciListNazivOIB_1">
      <item>, OIB 85821130368</item>
      <item>, OIB 28291192018</item>
      <item>, OIB null</item>
      <item>, OIB null</item>
      <item>, OIB null</item>
      <item>, OIB null</item>
      <item>, OIB 01862198226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F3097-A8FE-41B6-85B5-0C21B03AC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1635</properties:Characters>
  <properties:Lines>51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2016-09-16T11:04:00Z</cp:lastPrinted>
  <dcterms:modified xmlns:xsi="http://www.w3.org/2001/XMLSchema-instance" xsi:type="dcterms:W3CDTF">2016-09-16T11:04:00Z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