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0f6be" w14:paraId="f90f6b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70EC4">
        <w:rPr>
          <w:sz w:val="24"/>
        </w:rPr>
        <w:t>6032</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1119A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1119AF" w:rsidRPr="001119AF">
        <w:rPr>
          <w:sz w:val="24"/>
          <w:szCs w:val="24"/>
        </w:rPr>
        <w:t>IVANA ŠPOLJAR jednostavno društvo s ograničenom odgovornošću za ugostiteljstvo, trgovinu i usluge</w:t>
      </w:r>
      <w:r w:rsidR="008D1131" w:rsidRPr="001119AF">
        <w:rPr>
          <w:sz w:val="24"/>
          <w:szCs w:val="24"/>
        </w:rPr>
        <w:t xml:space="preserve">, OIB: </w:t>
      </w:r>
      <w:r w:rsidR="001119AF" w:rsidRPr="001119AF">
        <w:rPr>
          <w:sz w:val="24"/>
          <w:szCs w:val="24"/>
        </w:rPr>
        <w:t>07371231033</w:t>
      </w:r>
      <w:r w:rsidR="008D1131" w:rsidRPr="001119AF">
        <w:rPr>
          <w:sz w:val="24"/>
          <w:szCs w:val="24"/>
        </w:rPr>
        <w:t xml:space="preserve">, MBS: </w:t>
      </w:r>
      <w:r w:rsidR="001119AF" w:rsidRPr="001119AF">
        <w:rPr>
          <w:sz w:val="24"/>
          <w:szCs w:val="24"/>
        </w:rPr>
        <w:t>080975779</w:t>
      </w:r>
      <w:r w:rsidR="008D1131" w:rsidRPr="001119AF">
        <w:rPr>
          <w:sz w:val="24"/>
          <w:szCs w:val="24"/>
        </w:rPr>
        <w:t xml:space="preserve">, </w:t>
      </w:r>
      <w:r w:rsidR="001119AF" w:rsidRPr="001119AF">
        <w:rPr>
          <w:sz w:val="24"/>
          <w:szCs w:val="24"/>
        </w:rPr>
        <w:t>Sesvete, Popovečka c. 23</w:t>
      </w:r>
      <w:r w:rsidR="005B701F" w:rsidRPr="001119AF">
        <w:rPr>
          <w:sz w:val="24"/>
          <w:szCs w:val="24"/>
        </w:rPr>
        <w:t xml:space="preserve">, </w:t>
      </w:r>
      <w:r w:rsidR="00C27983" w:rsidRPr="001119AF">
        <w:rPr>
          <w:sz w:val="24"/>
          <w:szCs w:val="24"/>
        </w:rPr>
        <w:t>12</w:t>
      </w:r>
      <w:r w:rsidR="004C25EE" w:rsidRPr="001119AF">
        <w:rPr>
          <w:sz w:val="24"/>
          <w:szCs w:val="24"/>
        </w:rPr>
        <w:t>. listopada</w:t>
      </w:r>
      <w:r w:rsidRPr="001119AF">
        <w:rPr>
          <w:sz w:val="24"/>
          <w:szCs w:val="24"/>
        </w:rPr>
        <w:t xml:space="preserve"> 201</w:t>
      </w:r>
      <w:r w:rsidR="00630662" w:rsidRPr="001119AF">
        <w:rPr>
          <w:sz w:val="24"/>
          <w:szCs w:val="24"/>
        </w:rPr>
        <w:t>6</w:t>
      </w:r>
      <w:r w:rsidRPr="001119AF">
        <w:rPr>
          <w:sz w:val="24"/>
          <w:szCs w:val="24"/>
        </w:rPr>
        <w:t>.</w:t>
      </w:r>
      <w:r w:rsidR="000E28A1" w:rsidRPr="001119AF">
        <w:rPr>
          <w:sz w:val="24"/>
          <w:szCs w:val="24"/>
        </w:rPr>
        <w:t>,</w:t>
      </w:r>
    </w:p>
    <w:p w:rsidRDefault="00FD0DE6" w:rsidP="00EC12B1" w:rsidR="00FD0DE6" w:rsidRPr="001119AF">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1119AF" w:rsidRPr="001119AF">
        <w:rPr>
          <w:b/>
          <w:sz w:val="24"/>
          <w:szCs w:val="24"/>
        </w:rPr>
        <w:t xml:space="preserve">Ivana Špoljar, OIB: 44492871725, Sesvete, Popovečka </w:t>
      </w:r>
      <w:r w:rsidR="001119AF">
        <w:rPr>
          <w:b/>
          <w:sz w:val="24"/>
          <w:szCs w:val="24"/>
        </w:rPr>
        <w:t>c</w:t>
      </w:r>
      <w:r w:rsidR="001119AF" w:rsidRPr="001119AF">
        <w:rPr>
          <w:b/>
          <w:sz w:val="24"/>
          <w:szCs w:val="24"/>
        </w:rPr>
        <w:t>. 23</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27983" w:rsidP="008B553A" w:rsidR="007B593F" w:rsidRPr="002C5C63">
      <w:pPr>
        <w:ind w:left="1003"/>
        <w:jc w:val="both"/>
        <w:rPr>
          <w:i/>
          <w:sz w:val="24"/>
        </w:rPr>
      </w:pPr>
      <w:r>
        <w:rPr>
          <w:b/>
          <w:sz w:val="24"/>
        </w:rPr>
        <w:t>17</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0C05C9">
        <w:rPr>
          <w:b/>
          <w:sz w:val="24"/>
        </w:rPr>
        <w:t>10</w:t>
      </w:r>
      <w:r w:rsidR="00132465">
        <w:rPr>
          <w:b/>
          <w:sz w:val="24"/>
        </w:rPr>
        <w:t>,</w:t>
      </w:r>
      <w:r w:rsidR="001119AF">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119AF">
        <w:rPr>
          <w:b/>
          <w:sz w:val="24"/>
        </w:rPr>
        <w:t>19.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1119AF">
        <w:rPr>
          <w:b/>
          <w:sz w:val="24"/>
        </w:rPr>
        <w:t>15. rujna</w:t>
      </w:r>
      <w:r w:rsidR="0070109C">
        <w:rPr>
          <w:b/>
          <w:sz w:val="24"/>
        </w:rPr>
        <w:t xml:space="preserve"> 2015.</w:t>
      </w:r>
      <w:r w:rsidRPr="008B553A">
        <w:rPr>
          <w:sz w:val="24"/>
        </w:rPr>
        <w:t xml:space="preserve"> u Očevidniku redoslijeda osnova za plaćanje imao evidentirane neizvršene osnove za plaćanje u iznosu od </w:t>
      </w:r>
      <w:r w:rsidR="001119AF">
        <w:rPr>
          <w:b/>
          <w:sz w:val="24"/>
        </w:rPr>
        <w:t>47.270,54</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27983">
        <w:rPr>
          <w:sz w:val="24"/>
        </w:rPr>
        <w:t>12</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E76BA">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DE76BA" w:rsidP="00291B37" w:rsidR="00DE76BA">
      <w:pPr>
        <w:jc w:val="both"/>
        <w:rPr>
          <w:sz w:val="24"/>
        </w:rPr>
      </w:pPr>
    </w:p>
    <w:p w:rsidRDefault="00DE76BA" w:rsidP="007A1486" w:rsidR="00DE76BA" w:rsidRPr="00DE76BA">
      <w:pPr>
        <w:ind w:left="720"/>
        <w:rPr>
          <w:sz w:val="24"/>
          <w:szCs w:val="24"/>
        </w:rPr>
      </w:pPr>
      <w:r w:rsidRPr="007A1486">
        <w:tab/>
      </w:r>
      <w:r w:rsidRPr="007A1486">
        <w:tab/>
      </w:r>
      <w:r w:rsidRPr="007A1486">
        <w:tab/>
      </w:r>
      <w:r w:rsidRPr="007A1486">
        <w:tab/>
      </w:r>
      <w:r w:rsidRPr="007A1486">
        <w:tab/>
      </w:r>
      <w:r w:rsidRPr="00DE76BA">
        <w:rPr>
          <w:sz w:val="24"/>
          <w:szCs w:val="24"/>
        </w:rPr>
        <w:t>Za točnost otpravka - ovlašteni službenik</w:t>
      </w:r>
    </w:p>
    <w:p w:rsidRDefault="00DE76BA" w:rsidP="007A1486" w:rsidR="00DE76BA" w:rsidRPr="00DE76BA">
      <w:pPr>
        <w:ind w:left="720"/>
        <w:rPr>
          <w:sz w:val="24"/>
          <w:szCs w:val="24"/>
        </w:rPr>
      </w:pPr>
      <w:r w:rsidRPr="00DE76BA">
        <w:rPr>
          <w:sz w:val="24"/>
          <w:szCs w:val="24"/>
        </w:rPr>
        <w:tab/>
      </w:r>
      <w:r w:rsidRPr="00DE76BA">
        <w:rPr>
          <w:sz w:val="24"/>
          <w:szCs w:val="24"/>
        </w:rPr>
        <w:tab/>
      </w:r>
      <w:r w:rsidRPr="00DE76BA">
        <w:rPr>
          <w:sz w:val="24"/>
          <w:szCs w:val="24"/>
        </w:rPr>
        <w:tab/>
      </w:r>
      <w:r w:rsidRPr="00DE76BA">
        <w:rPr>
          <w:sz w:val="24"/>
          <w:szCs w:val="24"/>
        </w:rPr>
        <w:tab/>
      </w:r>
      <w:r w:rsidRPr="00DE76BA">
        <w:rPr>
          <w:sz w:val="24"/>
          <w:szCs w:val="24"/>
        </w:rPr>
        <w:tab/>
      </w:r>
      <w:r w:rsidRPr="00DE76BA">
        <w:rPr>
          <w:sz w:val="24"/>
          <w:szCs w:val="24"/>
        </w:rPr>
        <w:tab/>
        <w:t xml:space="preserve">        Ivana Stampf</w:t>
      </w:r>
    </w:p>
    <w:p w:rsidRDefault="00DE76BA" w:rsidP="007A1486" w:rsidR="00DE76BA" w:rsidRPr="007A1486">
      <w:pPr>
        <w:ind w:left="720"/>
      </w:pPr>
    </w:p>
    <w:p w:rsidRDefault="00DE76BA" w:rsidP="00291B37" w:rsidR="00DE76BA">
      <w:pPr>
        <w:jc w:val="both"/>
        <w:rPr>
          <w:sz w:val="24"/>
        </w:rPr>
      </w:pPr>
    </w:p>
    <w:sectPr w:rsidSect="008B553A" w:rsidR="00DE76B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E76BA">
      <w:rPr>
        <w:rStyle w:val="Brojstranice"/>
        <w:noProof/>
      </w:rPr>
      <w:t>3</w:t>
    </w:r>
    <w:r>
      <w:rPr>
        <w:rStyle w:val="Brojstranice"/>
      </w:rPr>
      <w:fldChar w:fldCharType="end"/>
    </w:r>
  </w:p>
  <w:p w:rsidRDefault="00630662" w:rsidR="004D2841">
    <w:pPr>
      <w:pStyle w:val="Zaglavlje"/>
      <w:jc w:val="right"/>
    </w:pPr>
    <w:r w:rsidRPr="00630662">
      <w:t xml:space="preserve">  66. St-</w:t>
    </w:r>
    <w:r w:rsidR="001119AF">
      <w:t>6032</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19AF"/>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23121"/>
    <w:rsid w:val="00947FB7"/>
    <w:rsid w:val="009850B8"/>
    <w:rsid w:val="00986729"/>
    <w:rsid w:val="00995377"/>
    <w:rsid w:val="00995427"/>
    <w:rsid w:val="009A4B77"/>
    <w:rsid w:val="009B6C2F"/>
    <w:rsid w:val="009D732D"/>
    <w:rsid w:val="009F1721"/>
    <w:rsid w:val="00A110D0"/>
    <w:rsid w:val="00A15AB7"/>
    <w:rsid w:val="00A2280A"/>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27983"/>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DE76BA"/>
    <w:rsid w:val="00E64D32"/>
    <w:rsid w:val="00E815AE"/>
    <w:rsid w:val="00E94EF5"/>
    <w:rsid w:val="00EC12B1"/>
    <w:rsid w:val="00EC1564"/>
    <w:rsid w:val="00ED030C"/>
    <w:rsid w:val="00ED65B6"/>
    <w:rsid w:val="00F205A3"/>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6032</izvorni_sadrzaj>
    <derivirana_varijabla naziv="DomainObject.Predmet.Broj_1">6032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St-6032/2016</izvorni_sadrzaj>
    <derivirana_varijabla naziv="DomainObject.Predmet.OznakaBroj_1">St-6032/2016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IVANA ŠPOLJAR jednostavno društvo s ograničenom odgovornošću za ugostiteljstvo, trgovinu i usluge</izvorni_sadrzaj>
    <derivirana_varijabla naziv="DomainObject.Predmet.ProtustrankaFormated_1">  IVANA ŠPOLJAR jednostavno društvo s ograničenom odgovornošću za ugostiteljstvo, trgovinu i usluge</derivirana_varijabla>
  </DomainObject.Predmet.ProtustrankaFormated>
  <DomainObject.Predmet.ProtustrankaFormatedOIB>
    <izvorni_sadrzaj>  IVANA ŠPOLJAR jednostavno društvo s ograničenom odgovornošću za ugostiteljstvo, trgovinu i usluge, OIB 07371231033</izvorni_sadrzaj>
    <derivirana_varijabla naziv="DomainObject.Predmet.ProtustrankaFormatedOIB_1">  IVANA ŠPOLJAR jednostavno društvo s ograničenom odgovornošću za ugostiteljstvo, trgovinu i usluge, OIB 07371231033</derivirana_varijabla>
  </DomainObject.Predmet.ProtustrankaFormatedOIB>
  <DomainObject.Predmet.ProtustrankaFormatedWithAdress>
    <izvorni_sadrzaj> IVANA ŠPOLJAR jednostavno društvo s ograničenom odgovornošću za ugostiteljstvo, trgovinu i usluge, Popovečka C. 23, 10360 Sesvete</izvorni_sadrzaj>
    <derivirana_varijabla naziv="DomainObject.Predmet.ProtustrankaFormatedWithAdress_1"> IVANA ŠPOLJAR jednostavno društvo s ograničenom odgovornošću za ugostiteljstvo, trgovinu i usluge, Popovečka C. 23, 10360 Sesvete</derivirana_varijabla>
  </DomainObject.Predmet.ProtustrankaFormatedWithAdress>
  <DomainObject.Predmet.ProtustrankaFormatedWithAdressOIB>
    <izvorni_sadrzaj> IVANA ŠPOLJAR jednostavno društvo s ograničenom odgovornošću za ugostiteljstvo, trgovinu i usluge, OIB 07371231033, Popovečka C. 23, 10360 Sesvete</izvorni_sadrzaj>
    <derivirana_varijabla naziv="DomainObject.Predmet.ProtustrankaFormatedWithAdressOIB_1"> IVANA ŠPOLJAR jednostavno društvo s ograničenom odgovornošću za ugostiteljstvo, trgovinu i usluge, OIB 07371231033, Popovečka C. 23, 10360 Sesvete</derivirana_varijabla>
  </DomainObject.Predmet.ProtustrankaFormatedWithAdressOIB>
  <DomainObject.Predmet.ProtustrankaWithAdress>
    <izvorni_sadrzaj>IVANA ŠPOLJAR jednostavno društvo s ograničenom odgovornošću za ugostiteljstvo, trgovinu i usluge Popovečka C. 23, 10360 Sesvete</izvorni_sadrzaj>
    <derivirana_varijabla naziv="DomainObject.Predmet.ProtustrankaWithAdress_1">IVANA ŠPOLJAR jednostavno društvo s ograničenom odgovornošću za ugostiteljstvo, trgovinu i usluge Popovečka C. 23, 10360 Sesvete</derivirana_varijabla>
  </DomainObject.Predmet.ProtustrankaWithAdress>
  <DomainObject.Predmet.ProtustrankaWithAdressOIB>
    <izvorni_sadrzaj>IVANA ŠPOLJAR jednostavno društvo s ograničenom odgovornošću za ugostiteljstvo, trgovinu i usluge, OIB 07371231033, Popovečka C. 23, 10360 Sesvete</izvorni_sadrzaj>
    <derivirana_varijabla naziv="DomainObject.Predmet.ProtustrankaWithAdressOIB_1">IVANA ŠPOLJAR jednostavno društvo s ograničenom odgovornošću za ugostiteljstvo, trgovinu i usluge, OIB 07371231033, Popovečka C. 23, 10360 Sesvete</derivirana_varijabla>
  </DomainObject.Predmet.ProtustrankaWithAdressOIB>
  <DomainObject.Predmet.ProtustrankaNazivFormated>
    <izvorni_sadrzaj>IVANA ŠPOLJAR jednostavno društvo s ograničenom odgovornošću za ugostiteljstvo, trgovinu i usluge</izvorni_sadrzaj>
    <derivirana_varijabla naziv="DomainObject.Predmet.ProtustrankaNazivFormated_1">IVANA ŠPOLJAR jednostavno društvo s ograničenom odgovornošću za ugostiteljstvo, trgovinu i usluge</derivirana_varijabla>
  </DomainObject.Predmet.ProtustrankaNazivFormated>
  <DomainObject.Predmet.ProtustrankaNazivFormatedOIB>
    <izvorni_sadrzaj>IVANA ŠPOLJAR jednostavno društvo s ograničenom odgovornošću za ugostiteljstvo, trgovinu i usluge, OIB 07371231033</izvorni_sadrzaj>
    <derivirana_varijabla naziv="DomainObject.Predmet.ProtustrankaNazivFormatedOIB_1">IVANA ŠPOLJAR jednostavno društvo s ograničenom odgovornošću za ugostiteljstvo, trgovinu i usluge, OIB 07371231033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IVANA ŠPOLJAR jednostavno društvo s ograničenom odgovornošću za ugostiteljstvo, trgovinu i usluge</item>
    </izvorni_sadrzaj>
    <derivirana_varijabla naziv="DomainObject.Predmet.ProtuStrankaListFormated_1">
      <item>IVANA ŠPOLJAR jednostavno društvo s ograničenom odgovornošću za ugostiteljstvo, trgovinu i usluge</item>
    </derivirana_varijabla>
  </DomainObject.Predmet.ProtuStrankaListFormated>
  <DomainObject.Predmet.ProtuStrankaListFormatedOIB>
    <izvorni_sadrzaj>
      <item>IVANA ŠPOLJAR jednostavno društvo s ograničenom odgovornošću za ugostiteljstvo, trgovinu i usluge, OIB 07371231033</item>
    </izvorni_sadrzaj>
    <derivirana_varijabla naziv="DomainObject.Predmet.ProtuStrankaListFormatedOIB_1">
      <item>IVANA ŠPOLJAR jednostavno društvo s ograničenom odgovornošću za ugostiteljstvo, trgovinu i usluge, OIB 07371231033</item>
    </derivirana_varijabla>
  </DomainObject.Predmet.ProtuStrankaListFormatedOIB>
  <DomainObject.Predmet.ProtuStrankaListFormatedWithAdress>
    <izvorni_sadrzaj>
      <item>IVANA ŠPOLJAR jednostavno društvo s ograničenom odgovornošću za ugostiteljstvo, trgovinu i usluge, Popovečka C. 23, 10360 Sesvete</item>
    </izvorni_sadrzaj>
    <derivirana_varijabla naziv="DomainObject.Predmet.ProtuStrankaListFormatedWithAdress_1">
      <item>IVANA ŠPOLJAR jednostavno društvo s ograničenom odgovornošću za ugostiteljstvo, trgovinu i usluge, Popovečka C. 23, 10360 Sesvete</item>
    </derivirana_varijabla>
  </DomainObject.Predmet.ProtuStrankaListFormatedWithAdress>
  <DomainObject.Predmet.ProtuStrankaListFormatedWithAdressOIB>
    <izvorni_sadrzaj>
      <item>IVANA ŠPOLJAR jednostavno društvo s ograničenom odgovornošću za ugostiteljstvo, trgovinu i usluge, OIB 07371231033, Popovečka C. 23, 10360 Sesvete</item>
    </izvorni_sadrzaj>
    <derivirana_varijabla naziv="DomainObject.Predmet.ProtuStrankaListFormatedWithAdressOIB_1">
      <item>IVANA ŠPOLJAR jednostavno društvo s ograničenom odgovornošću za ugostiteljstvo, trgovinu i usluge, OIB 07371231033, Popovečka C. 23, 10360 Sesvete</item>
    </derivirana_varijabla>
  </DomainObject.Predmet.ProtuStrankaListFormatedWithAdressOIB>
  <DomainObject.Predmet.ProtuStrankaListNazivFormated>
    <izvorni_sadrzaj>
      <item>IVANA ŠPOLJAR jednostavno društvo s ograničenom odgovornošću za ugostiteljstvo, trgovinu i usluge</item>
    </izvorni_sadrzaj>
    <derivirana_varijabla naziv="DomainObject.Predmet.ProtuStrankaListNazivFormated_1">
      <item>IVANA ŠPOLJAR jednostavno društvo s ograničenom odgovornošću za ugostiteljstvo, trgovinu i usluge</item>
    </derivirana_varijabla>
  </DomainObject.Predmet.ProtuStrankaListNazivFormated>
  <DomainObject.Predmet.ProtuStrankaListNazivFormatedOIB>
    <izvorni_sadrzaj>
      <item>IVANA ŠPOLJAR jednostavno društvo s ograničenom odgovornošću za ugostiteljstvo, trgovinu i usluge, OIB 07371231033</item>
    </izvorni_sadrzaj>
    <derivirana_varijabla naziv="DomainObject.Predmet.ProtuStrankaListNazivFormatedOIB_1">
      <item>IVANA ŠPOLJAR jednostavno društvo s ograničenom odgovornošću za ugostiteljstvo, trgovinu i usluge, OIB 07371231033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IVANA ŠPOLJAR jednostavno društvo s ograničenom odgovornošću za ugostiteljstvo, trgovinu i usluge</izvorni_sadrzaj>
    <derivirana_varijabla naziv="DomainObject.Predmet.ProtustrankaIDrugi_1">IVANA ŠPOLJAR jednostavno društvo s ograničenom odgovornošću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IVANA ŠPOLJAR jednostavno društvo s ograničenom odgovornošću za ugostiteljstvo, trgovinu i usluge, OIB 07371231033, Popovečka C. 23, 10360 Sesvete</izvorni_sadrzaj>
    <derivirana_varijabla naziv="DomainObject.Predmet.ProtustrankaIDrugiAdressOIB_1">IVANA ŠPOLJAR jednostavno društvo s ograničenom odgovornošću za ugostiteljstvo, trgovinu i usluge, OIB 07371231033, Popovečka C.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IVANA ŠPOLJAR jednostavno društvo s ograničenom odgovornošću za ugostiteljstvo, trgovinu i usluge</item>
    </izvorni_sadrzaj>
    <derivirana_varijabla naziv="DomainObject.Predmet.SudioniciListNaziv_1">
      <item>FINA Regionalni centar Zagreb</item>
      <item>IVANA ŠPOLJAR jednostavno društvo s ograničenom odgovornošću za ugostiteljstvo, trgovinu i usluge</item>
    </derivirana_varijabla>
  </DomainObject.Predmet.SudioniciListNaziv>
  <DomainObject.Predmet.SudioniciListAdressOIB>
    <izvorni_sadrzaj>
      <item>FINA Regionalni centar Zagreb, OIB 85821130368, Trg svibanjskih žrtava 1995. br. 1,10000 Zagreb</item>
      <item>IVANA ŠPOLJAR jednostavno društvo s ograničenom odgovornošću za ugostiteljstvo, trgovinu i usluge, OIB 07371231033, Popovečka C. 23,10360 Sesvete</item>
    </izvorni_sadrzaj>
    <derivirana_varijabla naziv="DomainObject.Predmet.SudioniciListAdressOIB_1">
      <item>FINA Regionalni centar Zagreb, OIB 85821130368, Trg svibanjskih žrtava 1995. br. 1,10000 Zagreb</item>
      <item>IVANA ŠPOLJAR jednostavno društvo s ograničenom odgovornošću za ugostiteljstvo, trgovinu i usluge, OIB 07371231033, Popovečka C. 23,10360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07371231033</item>
    </izvorni_sadrzaj>
    <derivirana_varijabla naziv="DomainObject.Predmet.SudioniciListNazivOIB_1">
      <item>, OIB 85821130368</item>
      <item>, OIB 07371231033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DC96C9-A070-485F-8960-9ABA739D4C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5067</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2016-10-12T07:56:00Z</dcterms:created>
  <dc:creator>Unknown</dc:creator>
  <cp:lastModifiedBy>Ivana Stampf</cp:lastModifiedBy>
  <cp:lastPrinted>2016-10-12T07:32:00Z</cp:lastPrinted>
  <dcterms:modified xmlns:xsi="http://www.w3.org/2001/XMLSchema-instance" xsi:type="dcterms:W3CDTF">2016-10-12T09:46:00Z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