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4dea" w14:paraId="aa14dea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3002A3">
        <w:t>7052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002A3" w:rsidR="003F73E6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3002A3">
        <w:t xml:space="preserve"> </w:t>
      </w:r>
      <w:r w:rsidR="003002A3" w:rsidRPr="003002A3">
        <w:t>LIGO POSLOVNO SAVJETOVANJE d.o.o.</w:t>
      </w:r>
      <w:r w:rsidR="00E9606E">
        <w:t>,</w:t>
      </w:r>
      <w:r w:rsidR="00004CEE">
        <w:t xml:space="preserve"> </w:t>
      </w:r>
      <w:r w:rsidR="003002A3">
        <w:t>Jakova Gotovca 1/5</w:t>
      </w:r>
      <w:r w:rsidR="00E9606E">
        <w:t>,</w:t>
      </w:r>
      <w:r w:rsidR="007858EA">
        <w:t xml:space="preserve"> Zagreb</w:t>
      </w:r>
      <w:r w:rsidR="00004CEE">
        <w:t>,</w:t>
      </w:r>
      <w:r w:rsidR="008A486F">
        <w:t xml:space="preserve"> OIB:</w:t>
      </w:r>
      <w:r w:rsidR="008D64CD">
        <w:t xml:space="preserve"> </w:t>
      </w:r>
      <w:r w:rsidR="003002A3" w:rsidRPr="003002A3">
        <w:t>04560991401</w:t>
      </w:r>
      <w:r w:rsidR="008D64CD">
        <w:t>.</w:t>
      </w:r>
    </w:p>
    <w:p w:rsidRDefault="00004CEE" w:rsidP="00004CEE" w:rsidR="00004CEE">
      <w:pPr>
        <w:ind w:hanging="705" w:left="705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3002A3">
        <w:t>nova za plaćanje je 7.933,76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-zz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148" w:rsidR="00587148">
      <w:r>
        <w:separator/>
      </w:r>
    </w:p>
  </w:endnote>
  <w:endnote w:id="0" w:type="continuationSeparator">
    <w:p w:rsidRDefault="00587148" w:rsidR="00587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148" w:rsidR="00587148">
      <w:r>
        <w:separator/>
      </w:r>
    </w:p>
  </w:footnote>
  <w:footnote w:id="0" w:type="continuationSeparator">
    <w:p w:rsidRDefault="00587148" w:rsidR="00587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4CEE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2A3"/>
    <w:rsid w:val="00300E97"/>
    <w:rsid w:val="00300EBC"/>
    <w:rsid w:val="0030121C"/>
    <w:rsid w:val="003022D4"/>
    <w:rsid w:val="00306D8C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742E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42D3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1F92"/>
    <w:rsid w:val="00576D1B"/>
    <w:rsid w:val="00580810"/>
    <w:rsid w:val="00582750"/>
    <w:rsid w:val="005834BC"/>
    <w:rsid w:val="00584A76"/>
    <w:rsid w:val="00585C0E"/>
    <w:rsid w:val="00586359"/>
    <w:rsid w:val="00587148"/>
    <w:rsid w:val="0059603F"/>
    <w:rsid w:val="00596B42"/>
    <w:rsid w:val="005A2044"/>
    <w:rsid w:val="005A5412"/>
    <w:rsid w:val="005B40D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58EA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4D87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4CD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0125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B62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9606E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St-7052/2016</izvorni_sadrzaj>
    <derivirana_varijabla naziv="DomainObject.Predmet.OznakaBroj_1">St-7052/2016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LIGO POSLOVNO SAVJETOVANJE d.o.o. zastupanog po punomoćniku VINKO VUKADIN</izvorni_sadrzaj>
    <derivirana_varijabla naziv="DomainObject.Predmet.ProtustrankaFormated_1">  LIGO POSLOVNO SAVJETOVANJE d.o.o. zastupanog po punomoćniku VINKO VUKADIN</derivirana_varijabla>
  </DomainObject.Predmet.ProtustrankaFormated>
  <DomainObject.Predmet.ProtustrankaFormatedOIB>
    <izvorni_sadrzaj>  LIGO POSLOVNO SAVJETOVANJE d.o.o., OIB 04560991401 zastupanog po punomoćniku VINKO VUKADIN</izvorni_sadrzaj>
    <derivirana_varijabla naziv="DomainObject.Predmet.ProtustrankaFormatedOIB_1">  LIGO POSLOVNO SAVJETOVANJE d.o.o., OIB 04560991401 zastupanog po punomoćniku VINKO VUKADIN</derivirana_varijabla>
  </DomainObject.Predmet.ProtustrankaFormatedOIB>
  <DomainObject.Predmet.ProtustrankaFormatedWithAdress>
    <izvorni_sadrzaj> LIGO POSLOVNO SAVJETOVANJE d.o.o., Jakova Gotovca 1/5, 10000 Zagreb zastupanog po punomoćniku VINKO VUKADIN</izvorni_sadrzaj>
    <derivirana_varijabla naziv="DomainObject.Predmet.ProtustrankaFormatedWithAdress_1"> LIGO POSLOVNO SAVJETOVANJE d.o.o., Jakova Gotovca 1/5, 10000 Zagreb zastupanog po punomoćniku VINKO VUKADIN</derivirana_varijabla>
  </DomainObject.Predmet.ProtustrankaFormatedWithAdress>
  <DomainObject.Predmet.ProtustrankaFormatedWithAdressOIB>
    <izvorni_sadrzaj> LIGO POSLOVNO SAVJETOVANJE d.o.o., OIB 04560991401, Jakova Gotovca 1/5, 10000 Zagreb zastupanog po punomoćniku VINKO VUKADIN</izvorni_sadrzaj>
    <derivirana_varijabla naziv="DomainObject.Predmet.ProtustrankaFormatedWithAdressOIB_1"> LIGO POSLOVNO SAVJETOVANJE d.o.o., OIB 04560991401, Jakova Gotovca 1/5, 10000 Zagreb zastupanog po punomoćniku VINKO VUKADIN</derivirana_varijabla>
  </DomainObject.Predmet.ProtustrankaFormatedWithAdressOIB>
  <DomainObject.Predmet.ProtustrankaWithAdress>
    <izvorni_sadrzaj>LIGO POSLOVNO SAVJETOVANJE d.o.o. Jakova Gotovca 1/5, 10000 Zagreb</izvorni_sadrzaj>
    <derivirana_varijabla naziv="DomainObject.Predmet.ProtustrankaWithAdress_1">LIGO POSLOVNO SAVJETOVANJE d.o.o. Jakova Gotovca 1/5, 10000 Zagreb</derivirana_varijabla>
  </DomainObject.Predmet.ProtustrankaWithAdress>
  <DomainObject.Predmet.ProtustrankaWithAdressOIB>
    <izvorni_sadrzaj>LIGO POSLOVNO SAVJETOVANJE d.o.o., OIB 04560991401, Jakova Gotovca 1/5, 10000 Zagreb</izvorni_sadrzaj>
    <derivirana_varijabla naziv="DomainObject.Predmet.ProtustrankaWithAdressOIB_1">LIGO POSLOVNO SAVJETOVANJE d.o.o., OIB 04560991401, Jakova Gotovca 1/5, 10000 Zagreb</derivirana_varijabla>
  </DomainObject.Predmet.ProtustrankaWithAdressOIB>
  <DomainObject.Predmet.ProtustrankaNazivFormated>
    <izvorni_sadrzaj>LIGO POSLOVNO SAVJETOVANJE d.o.o.</izvorni_sadrzaj>
    <derivirana_varijabla naziv="DomainObject.Predmet.ProtustrankaNazivFormated_1">LIGO POSLOVNO SAVJETOVANJE d.o.o.</derivirana_varijabla>
  </DomainObject.Predmet.ProtustrankaNazivFormated>
  <DomainObject.Predmet.ProtustrankaNazivFormatedOIB>
    <izvorni_sadrzaj>LIGO POSLOVNO SAVJETOVANJE d.o.o., OIB 04560991401</izvorni_sadrzaj>
    <derivirana_varijabla naziv="DomainObject.Predmet.ProtustrankaNazivFormatedOIB_1">LIGO POSLOVNO SAVJETOVANJE d.o.o., OIB 04560991401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LIGO POSLOVNO SAVJETOVANJE d.o.o. zastupanog po punomoćniku VINKO VUKADIN</item>
    </izvorni_sadrzaj>
    <derivirana_varijabla naziv="DomainObject.Predmet.ProtuStrankaListFormated_1">
      <item>LIGO POSLOVNO SAVJETOVANJE d.o.o. zastupanog po punomoćniku VINKO VUKADIN</item>
    </derivirana_varijabla>
  </DomainObject.Predmet.ProtuStrankaListFormated>
  <DomainObject.Predmet.ProtuStrankaListFormatedOIB>
    <izvorni_sadrzaj>
      <item>LIGO POSLOVNO SAVJETOVANJE d.o.o., OIB 04560991401 zastupanog po punomoćniku VINKO VUKADIN</item>
    </izvorni_sadrzaj>
    <derivirana_varijabla naziv="DomainObject.Predmet.ProtuStrankaListFormatedOIB_1">
      <item>LIGO POSLOVNO SAVJETOVANJE d.o.o., OIB 04560991401 zastupanog po punomoćniku VINKO VUKADIN</item>
    </derivirana_varijabla>
  </DomainObject.Predmet.ProtuStrankaListFormatedOIB>
  <DomainObject.Predmet.ProtuStrankaListFormatedWithAdress>
    <izvorni_sadrzaj>
      <item>LIGO POSLOVNO SAVJETOVANJE d.o.o., Jakova Gotovca 1/5, 10000 Zagreb zastupanog po punomoćniku VINKO VUKADIN</item>
    </izvorni_sadrzaj>
    <derivirana_varijabla naziv="DomainObject.Predmet.ProtuStrankaListFormatedWithAdress_1">
      <item>LIGO POSLOVNO SAVJETOVANJE d.o.o., Jakova Gotovca 1/5, 10000 Zagreb zastupanog po punomoćniku VINKO VUKADIN</item>
    </derivirana_varijabla>
  </DomainObject.Predmet.ProtuStrankaListFormatedWithAdress>
  <DomainObject.Predmet.ProtuStrankaListFormatedWithAdressOIB>
    <izvorni_sadrzaj>
      <item>LIGO POSLOVNO SAVJETOVANJE d.o.o., OIB 04560991401, Jakova Gotovca 1/5, 10000 Zagreb zastupanog po punomoćniku VINKO VUKADIN</item>
    </izvorni_sadrzaj>
    <derivirana_varijabla naziv="DomainObject.Predmet.ProtuStrankaListFormatedWithAdressOIB_1">
      <item>LIGO POSLOVNO SAVJETOVANJE d.o.o., OIB 04560991401, Jakova Gotovca 1/5, 10000 Zagreb zastupanog po punomoćniku VINKO VUKADIN</item>
    </derivirana_varijabla>
  </DomainObject.Predmet.ProtuStrankaListFormatedWithAdressOIB>
  <DomainObject.Predmet.ProtuStrankaListNazivFormated>
    <izvorni_sadrzaj>
      <item>LIGO POSLOVNO SAVJETOVANJE d.o.o.</item>
    </izvorni_sadrzaj>
    <derivirana_varijabla naziv="DomainObject.Predmet.ProtuStrankaListNazivFormated_1">
      <item>LIGO POSLOVNO SAVJETOVANJE d.o.o.</item>
    </derivirana_varijabla>
  </DomainObject.Predmet.ProtuStrankaListNazivFormated>
  <DomainObject.Predmet.ProtuStrankaListNazivFormatedOIB>
    <izvorni_sadrzaj>
      <item>LIGO POSLOVNO SAVJETOVANJE d.o.o., OIB 04560991401</item>
    </izvorni_sadrzaj>
    <derivirana_varijabla naziv="DomainObject.Predmet.ProtuStrankaListNazivFormatedOIB_1">
      <item>LIGO POSLOVNO SAVJETOVANJE d.o.o., OIB 04560991401</item>
    </derivirana_varijabla>
  </DomainObject.Predmet.ProtuStrankaListNazivFormatedOIB>
  <DomainObject.Predmet.OstaliListFormated>
    <izvorni_sadrzaj>
      <item>VINKO VUKADIN punomoćnik sudionika u postupku LIGO POSLOVNO SAVJETOVANJE d.o.o.</item>
    </izvorni_sadrzaj>
    <derivirana_varijabla naziv="DomainObject.Predmet.OstaliListFormated_1">
      <item>VINKO VUKADIN punomoćnik sudionika u postupku LIGO POSLOVNO SAVJETOVANJE d.o.o.</item>
    </derivirana_varijabla>
  </DomainObject.Predmet.OstaliListFormated>
  <DomainObject.Predmet.OstaliListFormatedOIB>
    <izvorni_sadrzaj>
      <item>VINKO VUKADIN, OIB 05316942159 punomoćnik sudionika u postupku LIGO POSLOVNO SAVJETOVANJE d.o.o.</item>
    </izvorni_sadrzaj>
    <derivirana_varijabla naziv="DomainObject.Predmet.OstaliListFormatedOIB_1">
      <item>VINKO VUKADIN, OIB 05316942159 punomoćnik sudionika u postupku LIGO POSLOVNO SAVJETOVANJE d.o.o.</item>
    </derivirana_varijabla>
  </DomainObject.Predmet.OstaliListFormatedOIB>
  <DomainObject.Predmet.OstaliListFormatedWithAdress>
    <izvorni_sadrzaj>
      <item>VINKO VUKADIN, NEHAJSKA 6, 10000 Zagreb punomoćnik sudionika u postupku LIGO POSLOVNO SAVJETOVANJE d.o.o.</item>
    </izvorni_sadrzaj>
    <derivirana_varijabla naziv="DomainObject.Predmet.OstaliListFormatedWithAdress_1">
      <item>VINKO VUKADIN, NEHAJSKA 6, 10000 Zagreb punomoćnik sudionika u postupku LIGO POSLOVNO SAVJETOVANJE d.o.o.</item>
    </derivirana_varijabla>
  </DomainObject.Predmet.OstaliListFormatedWithAdress>
  <DomainObject.Predmet.OstaliListFormatedWithAdressOIB>
    <izvorni_sadrzaj>
      <item>VINKO VUKADIN, OIB 05316942159, NEHAJSKA 6, 10000 Zagreb punomoćnik sudionika u postupku LIGO POSLOVNO SAVJETOVANJE d.o.o.</item>
    </izvorni_sadrzaj>
    <derivirana_varijabla naziv="DomainObject.Predmet.OstaliListFormatedWithAdressOIB_1">
      <item>VINKO VUKADIN, OIB 05316942159, NEHAJSKA 6, 10000 Zagreb punomoćnik sudionika u postupku LIGO POSLOVNO SAVJETOVANJE d.o.o.</item>
    </derivirana_varijabla>
  </DomainObject.Predmet.OstaliListFormatedWithAdressOIB>
  <DomainObject.Predmet.OstaliListNazivFormated>
    <izvorni_sadrzaj>
      <item>VINKO VUKADIN</item>
    </izvorni_sadrzaj>
    <derivirana_varijabla naziv="DomainObject.Predmet.OstaliListNazivFormated_1">
      <item>VINKO VUKADIN</item>
    </derivirana_varijabla>
  </DomainObject.Predmet.OstaliListNazivFormated>
  <DomainObject.Predmet.OstaliListNazivFormatedOIB>
    <izvorni_sadrzaj>
      <item>VINKO VUKADIN, OIB 05316942159</item>
    </izvorni_sadrzaj>
    <derivirana_varijabla naziv="DomainObject.Predmet.OstaliListNazivFormatedOIB_1">
      <item>VINKO VUKADIN, OIB 05316942159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LIGO POSLOVNO SAVJETOVANJE d.o.o.</izvorni_sadrzaj>
    <derivirana_varijabla naziv="DomainObject.Predmet.ProtustrankaIDrugi_1">LIGO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LIGO POSLOVNO SAVJETOVANJE d.o.o., OIB 04560991401, Jakova Gotovca 1/5, 10000 Zagreb</izvorni_sadrzaj>
    <derivirana_varijabla naziv="DomainObject.Predmet.ProtustrankaIDrugiAdressOIB_1">LIGO POSLOVNO SAVJETOVANJE d.o.o., OIB 04560991401, Jakova Gotovca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LIGO POSLOVNO SAVJETOVANJE d.o.o.</item>
      <item>VINKO VUKADIN</item>
    </izvorni_sadrzaj>
    <derivirana_varijabla naziv="DomainObject.Predmet.SudioniciListNaziv_1">
      <item>FINA Regionalni centar Zagreb</item>
      <item>LIGO POSLOVNO SAVJETOVANJE d.o.o.</item>
      <item>VINKO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izvorni_sadrzaj>
    <derivirana_varijabla naziv="DomainObject.Predmet.SudioniciListAdressOIB_1"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04560991401</item>
      <item>, OIB 05316942159</item>
    </izvorni_sadrzaj>
    <derivirana_varijabla naziv="DomainObject.Predmet.SudioniciListNazivOIB_1">
      <item>, OIB 85821130368</item>
      <item>, OIB 04560991401</item>
      <item>, OIB 05316942159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AF997-C2AA-4F66-9F96-1A3515FC6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1381</properties:Characters>
  <properties:Lines>45</properties:Lines>
  <properties:Paragraphs>20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2017-03-10T12:26:00Z</cp:lastPrinted>
  <dcterms:modified xmlns:xsi="http://www.w3.org/2001/XMLSchema-instance" xsi:type="dcterms:W3CDTF">2017-03-10T12:26:00Z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