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3119" w14:paraId="73e311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80AD1">
        <w:rPr>
          <w:sz w:val="24"/>
        </w:rPr>
        <w:t>2745</w:t>
      </w:r>
      <w:r w:rsidR="00B150FB">
        <w:rPr>
          <w:sz w:val="24"/>
        </w:rPr>
        <w:t>/1</w:t>
      </w:r>
      <w:r w:rsidR="00B156A2">
        <w:rPr>
          <w:sz w:val="24"/>
        </w:rPr>
        <w:t>6</w:t>
      </w:r>
    </w:p>
    <w:p w:rsidRDefault="00C25060" w:rsidP="00C25060" w:rsidR="00C25060" w:rsidRPr="00C25060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ab/>
        <w:t xml:space="preserve">               </w:t>
      </w:r>
    </w:p>
    <w:p w:rsidRDefault="00C25060" w:rsidP="00C25060" w:rsidR="00042168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>R E P U B L I K A   H R V A T S K A</w:t>
      </w:r>
    </w:p>
    <w:p w:rsidRDefault="00C25060" w:rsidP="005C10F2" w:rsidR="00C25060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E93875" w:rsidR="00E93875" w:rsidRPr="00180AD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156A2">
        <w:rPr>
          <w:sz w:val="24"/>
          <w:szCs w:val="24"/>
          <w:lang w:val="pt-BR"/>
        </w:rPr>
        <w:t xml:space="preserve">Trgovački sud u Zagrebu, po sucu mr.sc. Ivani Koštarić Fegeš, </w:t>
      </w:r>
      <w:r w:rsidR="00367D57" w:rsidRPr="00B156A2">
        <w:rPr>
          <w:sz w:val="24"/>
          <w:szCs w:val="24"/>
        </w:rPr>
        <w:t xml:space="preserve">stečajnom postupku nad </w:t>
      </w:r>
      <w:r w:rsidR="00B156A2" w:rsidRPr="00B156A2">
        <w:rPr>
          <w:sz w:val="24"/>
          <w:szCs w:val="24"/>
        </w:rPr>
        <w:t xml:space="preserve">dužnikom </w:t>
      </w:r>
      <w:r w:rsidR="00180AD1" w:rsidRPr="00180AD1">
        <w:rPr>
          <w:sz w:val="24"/>
          <w:szCs w:val="24"/>
          <w:lang w:val="pt-BR"/>
        </w:rPr>
        <w:t xml:space="preserve">STAMP d.o.o., Zagreb, Petrinjska 9, OIB: </w:t>
      </w:r>
      <w:r w:rsidR="00180AD1" w:rsidRPr="00180AD1">
        <w:rPr>
          <w:sz w:val="24"/>
          <w:szCs w:val="24"/>
        </w:rPr>
        <w:t>42436202629</w:t>
      </w:r>
      <w:r w:rsidRPr="00180AD1">
        <w:rPr>
          <w:sz w:val="24"/>
          <w:szCs w:val="24"/>
        </w:rPr>
        <w:t xml:space="preserve">, </w:t>
      </w:r>
      <w:r w:rsidR="00EB536B" w:rsidRPr="00180AD1">
        <w:rPr>
          <w:sz w:val="24"/>
          <w:szCs w:val="24"/>
          <w:lang w:val="pt-BR"/>
        </w:rPr>
        <w:t>21. prosinca 2018</w:t>
      </w:r>
      <w:r w:rsidRPr="00180AD1">
        <w:rPr>
          <w:sz w:val="24"/>
          <w:szCs w:val="24"/>
          <w:lang w:val="pt-BR"/>
        </w:rPr>
        <w:t>.</w:t>
      </w:r>
      <w:r w:rsidRPr="00180AD1">
        <w:rPr>
          <w:sz w:val="24"/>
          <w:szCs w:val="24"/>
        </w:rPr>
        <w:t>,</w:t>
      </w:r>
    </w:p>
    <w:p w:rsidRDefault="0020704E" w:rsidP="00CF56FE" w:rsidR="0020704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E079B" w:rsidP="00444F03" w:rsidR="00444F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44F03" w:rsidRPr="00444F03">
        <w:rPr>
          <w:sz w:val="24"/>
          <w:szCs w:val="24"/>
        </w:rPr>
        <w:t xml:space="preserve">Odgađa se </w:t>
      </w:r>
      <w:r w:rsidR="00367D57">
        <w:rPr>
          <w:sz w:val="24"/>
          <w:szCs w:val="24"/>
        </w:rPr>
        <w:t xml:space="preserve">ročište </w:t>
      </w:r>
      <w:r w:rsidR="00B156A2">
        <w:rPr>
          <w:sz w:val="24"/>
          <w:szCs w:val="24"/>
        </w:rPr>
        <w:t>rasprave o pretpostavkama za otvaranje stečajnog postupka</w:t>
      </w:r>
      <w:r w:rsidR="00444F03" w:rsidRPr="00EB536B">
        <w:rPr>
          <w:sz w:val="24"/>
          <w:szCs w:val="24"/>
        </w:rPr>
        <w:t xml:space="preserve"> određeno za </w:t>
      </w:r>
      <w:r w:rsidR="00B156A2">
        <w:rPr>
          <w:sz w:val="24"/>
          <w:szCs w:val="24"/>
        </w:rPr>
        <w:t>17</w:t>
      </w:r>
      <w:r w:rsidR="00444F03" w:rsidRPr="00EB536B">
        <w:rPr>
          <w:sz w:val="24"/>
          <w:szCs w:val="24"/>
        </w:rPr>
        <w:t xml:space="preserve">. </w:t>
      </w:r>
      <w:r w:rsidR="00180AD1">
        <w:rPr>
          <w:sz w:val="24"/>
          <w:szCs w:val="24"/>
        </w:rPr>
        <w:t>siječnja 2019. u 11</w:t>
      </w:r>
      <w:r w:rsidR="00B156A2">
        <w:rPr>
          <w:sz w:val="24"/>
          <w:szCs w:val="24"/>
        </w:rPr>
        <w:t>,</w:t>
      </w:r>
      <w:r w:rsidR="00180AD1">
        <w:rPr>
          <w:sz w:val="24"/>
          <w:szCs w:val="24"/>
        </w:rPr>
        <w:t>45</w:t>
      </w:r>
      <w:r w:rsidR="00444F03" w:rsidRPr="00EB536B">
        <w:rPr>
          <w:sz w:val="24"/>
          <w:szCs w:val="24"/>
        </w:rPr>
        <w:t xml:space="preserve"> sati </w:t>
      </w:r>
      <w:r w:rsidR="00444F03">
        <w:rPr>
          <w:sz w:val="24"/>
          <w:szCs w:val="24"/>
        </w:rPr>
        <w:t>zbog službene spriječenosti suca.</w:t>
      </w:r>
    </w:p>
    <w:p w:rsidRDefault="00617DA7" w:rsidP="00444F03" w:rsidR="00617DA7">
      <w:pPr>
        <w:ind w:firstLine="708"/>
        <w:jc w:val="both"/>
        <w:rPr>
          <w:sz w:val="24"/>
          <w:szCs w:val="24"/>
        </w:rPr>
      </w:pPr>
    </w:p>
    <w:p w:rsidRDefault="002E079B" w:rsidP="00444F03" w:rsidR="002E07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1A4DF7">
        <w:rPr>
          <w:sz w:val="24"/>
          <w:szCs w:val="24"/>
        </w:rPr>
        <w:t>odredit će se pisanim putem</w:t>
      </w:r>
      <w:r w:rsidR="002C4D8A">
        <w:rPr>
          <w:sz w:val="24"/>
          <w:szCs w:val="24"/>
        </w:rPr>
        <w:t>.</w:t>
      </w:r>
    </w:p>
    <w:p w:rsidRDefault="002E079B" w:rsidP="00504E0A" w:rsidR="002E079B">
      <w:pPr>
        <w:jc w:val="center"/>
        <w:rPr>
          <w:sz w:val="24"/>
          <w:szCs w:val="24"/>
        </w:rPr>
      </w:pPr>
    </w:p>
    <w:p w:rsidRDefault="00A41146" w:rsidP="00504E0A" w:rsidR="00A41146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7692C">
        <w:rPr>
          <w:sz w:val="24"/>
          <w:szCs w:val="24"/>
        </w:rPr>
        <w:t>21. prosinca 2018</w:t>
      </w:r>
      <w:r w:rsidRPr="00DF4C52">
        <w:rPr>
          <w:sz w:val="24"/>
          <w:szCs w:val="24"/>
        </w:rPr>
        <w:t>.</w:t>
      </w:r>
    </w:p>
    <w:p w:rsidRDefault="00617DA7" w:rsidP="00504E0A" w:rsidR="00617DA7" w:rsidRPr="00DF4C52">
      <w:pPr>
        <w:jc w:val="center"/>
        <w:rPr>
          <w:sz w:val="24"/>
          <w:szCs w:val="24"/>
        </w:rPr>
      </w:pP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617DA7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009A8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2C4D8A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2C4D8A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2E0FDA" w:rsidRPr="002E0FDA">
        <w:rPr>
          <w:sz w:val="24"/>
          <w:szCs w:val="24"/>
        </w:rPr>
        <w:t>Stečajnog zakona („Narodn</w:t>
      </w:r>
      <w:r w:rsidR="002E0FDA">
        <w:rPr>
          <w:sz w:val="24"/>
          <w:szCs w:val="24"/>
        </w:rPr>
        <w:t>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A009A8" w:rsidP="00A41146" w:rsidR="00A009A8" w:rsidRPr="00DF4C52">
      <w:pPr>
        <w:jc w:val="both"/>
        <w:rPr>
          <w:sz w:val="24"/>
          <w:szCs w:val="24"/>
        </w:rPr>
      </w:pPr>
    </w:p>
    <w:p w:rsidRDefault="00A009A8" w:rsidP="00A009A8" w:rsidR="00A009A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009A8" w:rsidP="00A009A8" w:rsidR="00DF4C52" w:rsidRPr="00B851F4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0AD1"/>
    <w:rsid w:val="00183D27"/>
    <w:rsid w:val="001864B6"/>
    <w:rsid w:val="00190D3E"/>
    <w:rsid w:val="001A028B"/>
    <w:rsid w:val="001A0D4F"/>
    <w:rsid w:val="001A3C39"/>
    <w:rsid w:val="001A4DF7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C4D8A"/>
    <w:rsid w:val="002D22FB"/>
    <w:rsid w:val="002E00D6"/>
    <w:rsid w:val="002E079B"/>
    <w:rsid w:val="002E0FDA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67D57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692C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4E7C2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17DA7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8F9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09A8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156A2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5060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06F3"/>
    <w:rsid w:val="00CF2DC6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222B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2B7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B536B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 zastupanog po punomoćniku Krešimir Lisak; Marija Pajtak; Mirko Pajtak</izvorni_sadrzaj>
    <derivirana_varijabla naziv="DomainObject.Predmet.ProtustrankaFormated_1">  STAMP d.o.o. zastupanog po punomoćniku Krešimir Lisak; Marija Pajtak; Mirko Pajtak</derivirana_varijabla>
  </DomainObject.Predmet.ProtustrankaFormated>
  <DomainObject.Predmet.ProtustrankaFormatedOIB>
    <izvorni_sadrzaj>  STAMP d.o.o., OIB 42436202629 zastupanog po punomoćniku Krešimir Lisak; Marija Pajtak; Mirko Pajtak</izvorni_sadrzaj>
    <derivirana_varijabla naziv="DomainObject.Predmet.ProtustrankaFormatedOIB_1">  STAMP d.o.o., OIB 42436202629 zastupanog po punomoćniku Krešimir Lisak; Marija Pajtak; Mirko Pajtak</derivirana_varijabla>
  </DomainObject.Predmet.ProtustrankaFormatedOIB>
  <DomainObject.Predmet.ProtustrankaFormatedWithAdress>
    <izvorni_sadrzaj> STAMP d.o.o., Petrinjska 9, 10000 Zagreb zastupanog po punomoćniku Krešimir Lisak; Marija Pajtak; Mirko Pajtak</izvorni_sadrzaj>
    <derivirana_varijabla naziv="DomainObject.Predmet.ProtustrankaFormatedWithAdress_1"> STAMP d.o.o., Petrinjska 9, 10000 Zagreb zastupanog po punomoćniku Krešimir Lisak; Marija Pajtak; Mirko Pajtak</derivirana_varijabla>
  </DomainObject.Predmet.ProtustrankaFormatedWithAdress>
  <DomainObject.Predmet.ProtustrankaFormatedWithAdressOIB>
    <izvorni_sadrzaj> STAMP d.o.o., OIB 42436202629, Petrinjska 9, 10000 Zagreb zastupanog po punomoćniku Krešimir Lisak; Marija Pajtak; Mirko Pajtak</izvorni_sadrzaj>
    <derivirana_varijabla naziv="DomainObject.Predmet.ProtustrankaFormatedWithAdressOIB_1"> STAMP d.o.o., OIB 42436202629, Petrinjska 9, 10000 Zagreb zastupanog po punomoćniku Krešimir Lisak; Marija Pajtak; Mirko Pajtak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Pajtak</izvorni_sadrzaj>
    <derivirana_varijabla naziv="DomainObject.Predmet.StrankaFormated_1">  FINA Regionalni centar Zagreb; Marija Pajtak</derivirana_varijabla>
  </DomainObject.Predmet.StrankaFormated>
  <DomainObject.Predmet.StrankaFormatedOIB>
    <izvorni_sadrzaj>  FINA Regionalni centar Zagreb, OIB 85821130368; Marija Pajtak, OIB 99363004055</izvorni_sadrzaj>
    <derivirana_varijabla naziv="DomainObject.Predmet.StrankaFormatedOIB_1">  FINA Regionalni centar Zagreb, OIB 85821130368; Marija Pajtak, OIB 99363004055</derivirana_varijabla>
  </DomainObject.Predmet.StrankaFormatedOIB>
  <DomainObject.Predmet.StrankaFormatedWithAdress>
    <izvorni_sadrzaj> FINA Regionalni centar Zagreb, Trg svibanjskih žrtava 1995. br. 1, 10000 Zagreb; Marija Pajtak, Gornji Prečac 24, 10000 Zagreb</izvorni_sadrzaj>
    <derivirana_varijabla naziv="DomainObject.Predmet.StrankaFormatedWithAdress_1"> FINA Regionalni centar Zagreb, Trg svibanjskih žrtava 1995. br. 1, 10000 Zagreb; Marija Pajtak, Gornji Prečac 24, 10000 Zagreb</derivirana_varijabla>
  </DomainObject.Predmet.StrankaFormatedWithAdress>
  <DomainObject.Predmet.StrankaFormatedWithAdressOIB>
    <izvorni_sadrzaj> FINA Regionalni centar Zagreb, OIB 85821130368, Trg svibanjskih žrtava 1995. br. 1, 10000 Zagreb; Marija Pajtak, OIB 99363004055, Gornji Prečac 24, 10000 Zagreb</izvorni_sadrzaj>
    <derivirana_varijabla naziv="DomainObject.Predmet.StrankaFormatedWithAdressOIB_1"> FINA Regionalni centar Zagreb, OIB 85821130368, Trg svibanjskih žrtava 1995. br. 1, 10000 Zagreb; Marija Pajtak, OIB 99363004055, Gornji Prečac 24, 10000 Zagreb</derivirana_varijabla>
  </DomainObject.Predmet.StrankaFormatedWithAdressOIB>
  <DomainObject.Predmet.StrankaWithAdress>
    <izvorni_sadrzaj>FINA Regionalni centar Zagreb Trg svibanjskih žrtava 1995. br. 1,10000 Zagreb,Marija Pajtak Gornji Prečac 24,10000 Zagreb</izvorni_sadrzaj>
    <derivirana_varijabla naziv="DomainObject.Predmet.StrankaWithAdress_1">FINA Regionalni centar Zagreb Trg svibanjskih žrtava 1995. br. 1,10000 Zagreb,Marija Pajtak Gornji Prečac 24,10000 Zagreb</derivirana_varijabla>
  </DomainObject.Predmet.StrankaWithAdress>
  <DomainObject.Predmet.StrankaWithAdressOIB>
    <izvorni_sadrzaj>FINA Regionalni centar Zagreb, OIB 85821130368, Trg svibanjskih žrtava 1995. br. 1,10000 Zagreb,Marija Pajtak, OIB 99363004055, Gornji Prečac 24,10000 Zagreb</izvorni_sadrzaj>
    <derivirana_varijabla naziv="DomainObject.Predmet.StrankaWithAdressOIB_1">FINA Regionalni centar Zagreb, OIB 85821130368, Trg svibanjskih žrtava 1995. br. 1,10000 Zagreb,Marija Pajtak, OIB 99363004055, Gornji Prečac 24,10000 Zagreb</derivirana_varijabla>
  </DomainObject.Predmet.StrankaWithAdressOIB>
  <DomainObject.Predmet.StrankaNazivFormated>
    <izvorni_sadrzaj>FINA Regionalni centar Zagreb,Marija Pajtak</izvorni_sadrzaj>
    <derivirana_varijabla naziv="DomainObject.Predmet.StrankaNazivFormated_1">FINA Regionalni centar Zagreb,Marija Pajtak</derivirana_varijabla>
  </DomainObject.Predmet.StrankaNazivFormated>
  <DomainObject.Predmet.StrankaNazivFormatedOIB>
    <izvorni_sadrzaj>FINA Regionalni centar Zagreb, OIB 85821130368,Marija Pajtak, OIB 99363004055</izvorni_sadrzaj>
    <derivirana_varijabla naziv="DomainObject.Predmet.StrankaNazivFormatedOIB_1">FINA Regionalni centar Zagreb, OIB 85821130368,Marija Pajtak, OIB 99363004055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 Pajtak</item>
    </izvorni_sadrzaj>
    <derivirana_varijabla naziv="DomainObject.Predmet.StrankaListFormated_1">
      <item>FINA Regionalni centar Zagreb</item>
      <item>Marija Pajtak</item>
    </derivirana_varijabla>
  </DomainObject.Predmet.StrankaListFormated>
  <DomainObject.Predmet.StrankaListFormatedOIB>
    <izvorni_sadrzaj>
      <item>FINA Regionalni centar Zagreb, OIB 85821130368</item>
      <item>Marija Pajtak, OIB 99363004055</item>
    </izvorni_sadrzaj>
    <derivirana_varijabla naziv="DomainObject.Predmet.StrankaListFormatedOIB_1">
      <item>FINA Regionalni centar Zagreb, OIB 85821130368</item>
      <item>Marija Pajtak, OIB 99363004055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Pajtak, Gornji Prečac 24, 10000 Zagreb</item>
    </izvorni_sadrzaj>
    <derivirana_varijabla naziv="DomainObject.Predmet.StrankaListFormatedWithAdress_1">
      <item>FINA Regionalni centar Zagreb, Trg svibanjskih žrtava 1995. br. 1, 10000 Zagreb</item>
      <item>Marija Pajtak, Gornji Prečac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Pajtak, OIB 99363004055, Gornji Prečac 24, 10000 Zagreb</item>
    </izvorni_sadrzaj>
    <derivirana_varijabla naziv="DomainObject.Predmet.StrankaListFormatedWithAdressOIB_1">
      <item>FINA Regionalni centar Zagreb, OIB 85821130368, Trg svibanjskih žrtava 1995. br. 1, 10000 Zagreb</item>
      <item>Marija Pajtak, OIB 99363004055, Gornji Prečac 24, 10000 Zagreb</item>
    </derivirana_varijabla>
  </DomainObject.Predmet.StrankaListFormatedWithAdressOIB>
  <DomainObject.Predmet.StrankaListNazivFormated>
    <izvorni_sadrzaj>
      <item>FINA Regionalni centar Zagreb</item>
      <item>Marija Pajtak</item>
    </izvorni_sadrzaj>
    <derivirana_varijabla naziv="DomainObject.Predmet.StrankaListNazivFormated_1">
      <item>FINA Regionalni centar Zagreb</item>
      <item>Marija Pajtak</item>
    </derivirana_varijabla>
  </DomainObject.Predmet.StrankaListNazivFormated>
  <DomainObject.Predmet.StrankaListNazivFormatedOIB>
    <izvorni_sadrzaj>
      <item>FINA Regionalni centar Zagreb, OIB 85821130368</item>
      <item>Marija Pajtak, OIB 99363004055</item>
    </izvorni_sadrzaj>
    <derivirana_varijabla naziv="DomainObject.Predmet.StrankaListNazivFormatedOIB_1">
      <item>FINA Regionalni centar Zagreb, OIB 85821130368</item>
      <item>Marija Pajtak, OIB 99363004055</item>
    </derivirana_varijabla>
  </DomainObject.Predmet.StrankaListNazivFormatedOIB>
  <DomainObject.Predmet.ProtuStrankaListFormated>
    <izvorni_sadrzaj>
      <item>STAMP d.o.o. zastupanog po punomoćniku Krešimir Lisak; Marija Pajtak; Mirko Pajtak</item>
    </izvorni_sadrzaj>
    <derivirana_varijabla naziv="DomainObject.Predmet.ProtuStrankaListFormated_1">
      <item>STAMP d.o.o. zastupanog po punomoćniku Krešimir Lisak; Marija Pajtak; Mirko Pajtak</item>
    </derivirana_varijabla>
  </DomainObject.Predmet.ProtuStrankaListFormated>
  <DomainObject.Predmet.ProtuStrankaListFormatedOIB>
    <izvorni_sadrzaj>
      <item>STAMP d.o.o., OIB 42436202629 zastupanog po punomoćniku Krešimir Lisak; Marija Pajtak; Mirko Pajtak</item>
    </izvorni_sadrzaj>
    <derivirana_varijabla naziv="DomainObject.Predmet.ProtuStrankaListFormatedOIB_1">
      <item>STAMP d.o.o., OIB 42436202629 zastupanog po punomoćniku Krešimir Lisak; Marija Pajtak; Mirko Pajtak</item>
    </derivirana_varijabla>
  </DomainObject.Predmet.ProtuStrankaListFormatedOIB>
  <DomainObject.Predmet.ProtuStrankaListFormatedWithAdress>
    <izvorni_sadrzaj>
      <item>STAMP d.o.o., Petrinjska 9, 10000 Zagreb zastupanog po punomoćniku Krešimir Lisak; Marija Pajtak; Mirko Pajtak</item>
    </izvorni_sadrzaj>
    <derivirana_varijabla naziv="DomainObject.Predmet.ProtuStrankaListFormatedWithAdress_1">
      <item>STAMP d.o.o., Petrinjska 9, 10000 Zagreb zastupanog po punomoćniku Krešimir Lisak; Marija Pajtak; Mirko Pajtak</item>
    </derivirana_varijabla>
  </DomainObject.Predmet.ProtuStrankaListFormatedWithAdress>
  <DomainObject.Predmet.ProtuStrankaListFormatedWithAdressOIB>
    <izvorni_sadrzaj>
      <item>STAMP d.o.o., OIB 42436202629, Petrinjska 9, 10000 Zagreb zastupanog po punomoćniku Krešimir Lisak; Marija Pajtak; Mirko Pajtak</item>
    </izvorni_sadrzaj>
    <derivirana_varijabla naziv="DomainObject.Predmet.ProtuStrankaListFormatedWithAdressOIB_1">
      <item>STAMP d.o.o., OIB 42436202629, Petrinjska 9, 10000 Zagreb zastupanog po punomoćniku Krešimir Lisak; Marija Pajtak; Mirko Pajtak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izvorni_sadrzaj>
    <derivirana_varijabla naziv="DomainObject.Predmet.OstaliListFormated_1"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derivirana_varijabla>
  </DomainObject.Predmet.OstaliListFormated>
  <DomainObject.Predmet.OstaliListFormatedOIB>
    <izvorni_sadrzaj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izvorni_sadrzaj>
    <derivirana_varijabla naziv="DomainObject.Predmet.OstaliListFormatedOIB_1"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izvorni_sadrzaj>
    <derivirana_varijabla naziv="DomainObject.Predmet.OstaliListFormatedWithAdress_1"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izvorni_sadrzaj>
    <derivirana_varijabla naziv="DomainObject.Predmet.OstaliListFormatedWithAdressOIB_1"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derivirana_varijabla>
  </DomainObject.Predmet.OstaliListFormatedWithAdressOIB>
  <DomainObject.Predmet.OstaliListNazivFormated>
    <izvorni_sadrzaj>
      <item>ERSTE&amp;STEIERMÄRKISCHE BANKA dioničko društvo</item>
      <item>Marija Pajtak</item>
      <item>Mirko Pajtak</item>
      <item>Krešimir Lisak</item>
    </izvorni_sadrzaj>
    <derivirana_varijabla naziv="DomainObject.Predmet.OstaliListNazivFormated_1">
      <item>ERSTE&amp;STEIERMÄRKISCHE BANKA dioničko društvo</item>
      <item>Marija Pajtak</item>
      <item>Mirko Pajtak</item>
      <item>Krešimir Lisak</item>
    </derivirana_varijabla>
  </DomainObject.Predmet.OstaliListNazivFormated>
  <DomainObject.Predmet.OstaliListNazivFormatedOIB>
    <izvorni_sadrzaj>
      <item>ERSTE&amp;STEIERMÄRKISCHE BANKA dioničko društvo, OIB 23057039320</item>
      <item>Marija Pajtak, OIB 99363004055</item>
      <item>Mirko Pajtak, OIB 34010608112</item>
      <item>Krešimir Lisak, OIB 20234800100</item>
    </izvorni_sadrzaj>
    <derivirana_varijabla naziv="DomainObject.Predmet.OstaliListNazivFormatedOIB_1">
      <item>ERSTE&amp;STEIERMÄRKISCHE BANKA dioničko društvo, OIB 23057039320</item>
      <item>Marija Pajtak, OIB 99363004055</item>
      <item>Mirko Pajtak, OIB 34010608112</item>
      <item>Krešimir Lisak, OIB 20234800100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izvorni_sadrzaj>
    <derivirana_varijabla naziv="DomainObject.Predmet.SudioniciListNaziv_1"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  <item>, OIB 23057039320</item>
      <item>, OIB 99363004055</item>
      <item>, OIB 34010608112</item>
      <item>, OIB 99363004055</item>
      <item>, OIB 20234800100</item>
    </izvorni_sadrzaj>
    <derivirana_varijabla naziv="DomainObject.Predmet.SudioniciListNazivOIB_1">
      <item>, OIB 85821130368</item>
      <item>, OIB 42436202629</item>
      <item>, OIB 23057039320</item>
      <item>, OIB 99363004055</item>
      <item>, OIB 34010608112</item>
      <item>, OIB 99363004055</item>
      <item>, OIB 20234800100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St-2745/2016-33</izvorni_sadrzaj>
    <derivirana_varijabla naziv="DomainObject.PredzadnjaOdlukaIzPredmeta.Oznaka_1">St-2745/2016-33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641</properties:Characters>
  <properties:Lines>33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2018-12-20T13:12:00Z</dcterms:created>
  <dc:creator>Korisnik</dc:creator>
  <cp:lastModifiedBy>Katarina Drndelić</cp:lastModifiedBy>
  <cp:lastPrinted>2018-12-21T08:51:00Z</cp:lastPrinted>
  <dcterms:modified xmlns:xsi="http://www.w3.org/2001/XMLSchema-instance" xsi:type="dcterms:W3CDTF">2018-12-21T08:51:00Z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(2745-16.docx)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