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0dd8" w14:paraId="4560dd8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4223B4">
        <w:t>2681</w:t>
      </w:r>
      <w:r>
        <w:t>/201</w:t>
      </w:r>
      <w:r w:rsidR="00A1716A">
        <w:t>7</w:t>
      </w:r>
      <w:r w:rsidR="00847C6F">
        <w:t>-</w:t>
      </w:r>
      <w:r w:rsidR="00EF7EAD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4223B4" w:rsidRPr="009F6977">
        <w:t>N3K RELIKT j.d.o.o.</w:t>
      </w:r>
      <w:r w:rsidR="004223B4">
        <w:t xml:space="preserve"> iz Velike Gorice, Dr. Lavoslava Ružićke 13, OIB:</w:t>
      </w:r>
      <w:r w:rsidR="004223B4" w:rsidRPr="009F6977">
        <w:t xml:space="preserve"> 27867605971</w:t>
      </w:r>
      <w:r w:rsidR="004C6607">
        <w:t xml:space="preserve">, dana </w:t>
      </w:r>
      <w:r w:rsidR="00A93B7D">
        <w:t>29</w:t>
      </w:r>
      <w:r w:rsidR="00A1716A">
        <w:t>. lipnja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D5B3F" w:rsidRPr="009F6977">
        <w:t>N3K RELIKT j.d.o.o.</w:t>
      </w:r>
      <w:r w:rsidR="002D5B3F">
        <w:t xml:space="preserve"> iz Velike Gorice, Dr. Lavoslava Ružićke 13, OIB:</w:t>
      </w:r>
      <w:r w:rsidR="002D5B3F" w:rsidRPr="009F6977">
        <w:t xml:space="preserve"> 27867605971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93B7D">
        <w:t>29</w:t>
      </w:r>
      <w:r w:rsidR="00A1716A">
        <w:t>. lipnja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2C39DC" w:rsidR="002C39DC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2C39DC">
        <w:t>PETRA GJURAŠIĆ iz Zagreba, Petrinjska 28, OIB:</w:t>
      </w:r>
      <w:r w:rsidR="002C39DC" w:rsidRPr="00C54F4B">
        <w:t>42344632101</w:t>
      </w:r>
      <w:r w:rsidR="002C39DC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D5B3F" w:rsidRPr="009F6977">
        <w:t>N3K RELIKT j.d.o.o.</w:t>
      </w:r>
      <w:r w:rsidR="002D5B3F">
        <w:t xml:space="preserve"> iz Velike Gorice, Dr. Lavoslava Ružićke 13, OIB:</w:t>
      </w:r>
      <w:r w:rsidR="002D5B3F" w:rsidRPr="009F6977">
        <w:t xml:space="preserve"> 27867605971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A93B7D">
        <w:t>29</w:t>
      </w:r>
      <w:r w:rsidR="00A1716A">
        <w:t>. lipnja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6323A7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6323A7" w:rsidP="006323A7" w:rsidR="001B22F8">
      <w:pPr>
        <w:pStyle w:val="Bezproreda"/>
        <w:jc w:val="right"/>
      </w:pPr>
      <w:r>
        <w:t xml:space="preserve">Za točnost otpravka - ovlašteni službenik: </w:t>
      </w:r>
    </w:p>
    <w:p w:rsidRDefault="006323A7" w:rsidP="006323A7" w:rsidR="006323A7">
      <w:pPr>
        <w:pStyle w:val="Bezproreda"/>
        <w:jc w:val="right"/>
      </w:pPr>
      <w:r>
        <w:t>Maja Šipek</w:t>
      </w:r>
    </w:p>
    <w:sectPr w:rsidSect="00EF1FD3" w:rsidR="006323A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3A7">
          <w:rPr>
            <w:noProof/>
          </w:rPr>
          <w:t>2</w:t>
        </w:r>
        <w:r>
          <w:fldChar w:fldCharType="end"/>
        </w:r>
      </w:p>
      <w:p w:rsidRDefault="00A1716A" w:rsidP="00047C0E" w:rsidR="00EF1FD3">
        <w:pPr>
          <w:pStyle w:val="Zaglavlje"/>
          <w:jc w:val="right"/>
        </w:pPr>
        <w:r>
          <w:t>86.St-</w:t>
        </w:r>
        <w:r w:rsidR="00F74CD0">
          <w:t>2681</w:t>
        </w:r>
        <w:r>
          <w:t>/2017</w:t>
        </w:r>
        <w:r w:rsidR="00EF7EAD">
          <w:t>-6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256E8"/>
    <w:rsid w:val="00131FCD"/>
    <w:rsid w:val="001371FB"/>
    <w:rsid w:val="00140CC4"/>
    <w:rsid w:val="0016546D"/>
    <w:rsid w:val="00186637"/>
    <w:rsid w:val="001901D5"/>
    <w:rsid w:val="001B22F8"/>
    <w:rsid w:val="00227768"/>
    <w:rsid w:val="0024571E"/>
    <w:rsid w:val="00247445"/>
    <w:rsid w:val="002B00A7"/>
    <w:rsid w:val="002C39DC"/>
    <w:rsid w:val="002D5B3F"/>
    <w:rsid w:val="002F6712"/>
    <w:rsid w:val="00326435"/>
    <w:rsid w:val="00347A0B"/>
    <w:rsid w:val="00375728"/>
    <w:rsid w:val="00386DAD"/>
    <w:rsid w:val="003A3366"/>
    <w:rsid w:val="003C03CE"/>
    <w:rsid w:val="003C4308"/>
    <w:rsid w:val="004223B4"/>
    <w:rsid w:val="00453E80"/>
    <w:rsid w:val="00453E9D"/>
    <w:rsid w:val="004732BB"/>
    <w:rsid w:val="004C6607"/>
    <w:rsid w:val="004E266D"/>
    <w:rsid w:val="00560218"/>
    <w:rsid w:val="00610C35"/>
    <w:rsid w:val="006316EF"/>
    <w:rsid w:val="006323A7"/>
    <w:rsid w:val="00661915"/>
    <w:rsid w:val="00677951"/>
    <w:rsid w:val="00682681"/>
    <w:rsid w:val="0074535D"/>
    <w:rsid w:val="00776E83"/>
    <w:rsid w:val="007C12CC"/>
    <w:rsid w:val="00814226"/>
    <w:rsid w:val="00841485"/>
    <w:rsid w:val="00847C6F"/>
    <w:rsid w:val="00872C91"/>
    <w:rsid w:val="00916048"/>
    <w:rsid w:val="00922636"/>
    <w:rsid w:val="00935469"/>
    <w:rsid w:val="009447BB"/>
    <w:rsid w:val="0095531C"/>
    <w:rsid w:val="00965147"/>
    <w:rsid w:val="00A1716A"/>
    <w:rsid w:val="00A32EDF"/>
    <w:rsid w:val="00A55E79"/>
    <w:rsid w:val="00A62881"/>
    <w:rsid w:val="00A7042C"/>
    <w:rsid w:val="00A7631F"/>
    <w:rsid w:val="00A93B7D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47D0B"/>
    <w:rsid w:val="00CD3023"/>
    <w:rsid w:val="00CE1F40"/>
    <w:rsid w:val="00D169BB"/>
    <w:rsid w:val="00D576B7"/>
    <w:rsid w:val="00D976A9"/>
    <w:rsid w:val="00DB39D9"/>
    <w:rsid w:val="00DC0AA2"/>
    <w:rsid w:val="00DE059B"/>
    <w:rsid w:val="00DE6976"/>
    <w:rsid w:val="00DF1FFF"/>
    <w:rsid w:val="00E315C8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EF7EAD"/>
    <w:rsid w:val="00F26DF2"/>
    <w:rsid w:val="00F74CD0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32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32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2681</izvorni_sadrzaj>
    <derivirana_varijabla naziv="DomainObject.Predmet.Broj_1">2681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St-2681/2017</izvorni_sadrzaj>
    <derivirana_varijabla naziv="DomainObject.Predmet.OznakaBroj_1">St-2681/2017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N3K RELIKT j.d.o.o.</izvorni_sadrzaj>
    <derivirana_varijabla naziv="DomainObject.Predmet.ProtustrankaFormated_1">  N3K RELIKT j.d.o.o.</derivirana_varijabla>
  </DomainObject.Predmet.ProtustrankaFormated>
  <DomainObject.Predmet.ProtustrankaFormatedOIB>
    <izvorni_sadrzaj>  N3K RELIKT j.d.o.o., OIB 27867605971</izvorni_sadrzaj>
    <derivirana_varijabla naziv="DomainObject.Predmet.ProtustrankaFormatedOIB_1">  N3K RELIKT j.d.o.o., OIB 27867605971</derivirana_varijabla>
  </DomainObject.Predmet.ProtustrankaFormatedOIB>
  <DomainObject.Predmet.ProtustrankaFormatedWithAdress>
    <izvorni_sadrzaj> N3K RELIKT j.d.o.o., Dr.Lavoslava Ružićke 13, 10410 Velika Gorica</izvorni_sadrzaj>
    <derivirana_varijabla naziv="DomainObject.Predmet.ProtustrankaFormatedWithAdress_1"> N3K RELIKT j.d.o.o., Dr.Lavoslava Ružićke 13, 10410 Velika Gorica</derivirana_varijabla>
  </DomainObject.Predmet.ProtustrankaFormatedWithAdress>
  <DomainObject.Predmet.ProtustrankaFormatedWithAdressOIB>
    <izvorni_sadrzaj> N3K RELIKT j.d.o.o., OIB 27867605971, Dr.Lavoslava Ružićke 13, 10410 Velika Gorica</izvorni_sadrzaj>
    <derivirana_varijabla naziv="DomainObject.Predmet.ProtustrankaFormatedWithAdressOIB_1"> N3K RELIKT j.d.o.o., OIB 27867605971, Dr.Lavoslava Ružićke 13, 10410 Velika Gorica</derivirana_varijabla>
  </DomainObject.Predmet.ProtustrankaFormatedWithAdressOIB>
  <DomainObject.Predmet.ProtustrankaWithAdress>
    <izvorni_sadrzaj>N3K RELIKT j.d.o.o. Dr.Lavoslava Ružićke 13, 10410 Velika Gorica</izvorni_sadrzaj>
    <derivirana_varijabla naziv="DomainObject.Predmet.ProtustrankaWithAdress_1">N3K RELIKT j.d.o.o. Dr.Lavoslava Ružićke 13, 10410 Velika Gorica</derivirana_varijabla>
  </DomainObject.Predmet.ProtustrankaWithAdress>
  <DomainObject.Predmet.ProtustrankaWithAdressOIB>
    <izvorni_sadrzaj>N3K RELIKT j.d.o.o., OIB 27867605971, Dr.Lavoslava Ružićke 13, 10410 Velika Gorica</izvorni_sadrzaj>
    <derivirana_varijabla naziv="DomainObject.Predmet.ProtustrankaWithAdressOIB_1">N3K RELIKT j.d.o.o., OIB 27867605971, Dr.Lavoslava Ružićke 13, 10410 Velika Gorica</derivirana_varijabla>
  </DomainObject.Predmet.ProtustrankaWithAdressOIB>
  <DomainObject.Predmet.ProtustrankaNazivFormated>
    <izvorni_sadrzaj>N3K RELIKT j.d.o.o.</izvorni_sadrzaj>
    <derivirana_varijabla naziv="DomainObject.Predmet.ProtustrankaNazivFormated_1">N3K RELIKT j.d.o.o.</derivirana_varijabla>
  </DomainObject.Predmet.ProtustrankaNazivFormated>
  <DomainObject.Predmet.ProtustrankaNazivFormatedOIB>
    <izvorni_sadrzaj>N3K RELIKT j.d.o.o., OIB 27867605971</izvorni_sadrzaj>
    <derivirana_varijabla naziv="DomainObject.Predmet.ProtustrankaNazivFormatedOIB_1">N3K RELIKT j.d.o.o., OIB 27867605971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N3K RELIKT j.d.o.o.</item>
    </izvorni_sadrzaj>
    <derivirana_varijabla naziv="DomainObject.Predmet.ProtuStrankaListFormated_1">
      <item>N3K RELIKT j.d.o.o.</item>
    </derivirana_varijabla>
  </DomainObject.Predmet.ProtuStrankaListFormated>
  <DomainObject.Predmet.ProtuStrankaListFormatedOIB>
    <izvorni_sadrzaj>
      <item>N3K RELIKT j.d.o.o., OIB 27867605971</item>
    </izvorni_sadrzaj>
    <derivirana_varijabla naziv="DomainObject.Predmet.ProtuStrankaListFormatedOIB_1">
      <item>N3K RELIKT j.d.o.o., OIB 27867605971</item>
    </derivirana_varijabla>
  </DomainObject.Predmet.ProtuStrankaListFormatedOIB>
  <DomainObject.Predmet.ProtuStrankaListFormatedWithAdress>
    <izvorni_sadrzaj>
      <item>N3K RELIKT j.d.o.o., Dr.Lavoslava Ružićke 13, 10410 Velika Gorica</item>
    </izvorni_sadrzaj>
    <derivirana_varijabla naziv="DomainObject.Predmet.ProtuStrankaListFormatedWithAdress_1">
      <item>N3K RELIKT j.d.o.o., Dr.Lavoslava Ružićke 13, 10410 Velika Gorica</item>
    </derivirana_varijabla>
  </DomainObject.Predmet.ProtuStrankaListFormatedWithAdress>
  <DomainObject.Predmet.ProtuStrankaListFormatedWithAdressOIB>
    <izvorni_sadrzaj>
      <item>N3K RELIKT j.d.o.o., OIB 27867605971, Dr.Lavoslava Ružićke 13, 10410 Velika Gorica</item>
    </izvorni_sadrzaj>
    <derivirana_varijabla naziv="DomainObject.Predmet.ProtuStrankaListFormatedWithAdressOIB_1">
      <item>N3K RELIKT j.d.o.o., OIB 27867605971, Dr.Lavoslava Ružićke 13, 10410 Velika Gorica</item>
    </derivirana_varijabla>
  </DomainObject.Predmet.ProtuStrankaListFormatedWithAdressOIB>
  <DomainObject.Predmet.ProtuStrankaListNazivFormated>
    <izvorni_sadrzaj>
      <item>N3K RELIKT j.d.o.o.</item>
    </izvorni_sadrzaj>
    <derivirana_varijabla naziv="DomainObject.Predmet.ProtuStrankaListNazivFormated_1">
      <item>N3K RELIKT j.d.o.o.</item>
    </derivirana_varijabla>
  </DomainObject.Predmet.ProtuStrankaListNazivFormated>
  <DomainObject.Predmet.ProtuStrankaListNazivFormatedOIB>
    <izvorni_sadrzaj>
      <item>N3K RELIKT j.d.o.o., OIB 27867605971</item>
    </izvorni_sadrzaj>
    <derivirana_varijabla naziv="DomainObject.Predmet.ProtuStrankaListNazivFormatedOIB_1">
      <item>N3K RELIKT j.d.o.o., OIB 27867605971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N3K RELIKT j.d.o.o.</izvorni_sadrzaj>
    <derivirana_varijabla naziv="DomainObject.Predmet.ProtustrankaIDrugi_1">N3K RELIKT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N3K RELIKT j.d.o.o., OIB 27867605971, Dr.Lavoslava Ružićke 13, 10410 Velika Gorica</izvorni_sadrzaj>
    <derivirana_varijabla naziv="DomainObject.Predmet.ProtustrankaIDrugiAdressOIB_1">N3K RELIKT j.d.o.o., OIB 27867605971, Dr.Lavoslava Ružićke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N3K RELIKT j.d.o.o.</item>
      <item>FINA Regionalni centar Zagreb</item>
    </izvorni_sadrzaj>
    <derivirana_varijabla naziv="DomainObject.Predmet.SudioniciListNaziv_1">
      <item>N3K RELIKT j.d.o.o.</item>
      <item>FINA Regionalni centar Zagreb</item>
    </derivirana_varijabla>
  </DomainObject.Predmet.SudioniciListNaziv>
  <DomainObject.Predmet.SudioniciListAdressOIB>
    <izvorni_sadrzaj>
      <item>N3K RELIKT j.d.o.o., OIB 27867605971, Dr.Lavoslava Ružićke 13,10410 Velika Gorica</item>
      <item>FINA Regionalni centar Zagreb, OIB 85821130368, Trg svibanjskih žrtava 1995. 1,10000 Zagreb</item>
    </izvorni_sadrzaj>
    <derivirana_varijabla naziv="DomainObject.Predmet.SudioniciListAdressOIB_1">
      <item>N3K RELIKT j.d.o.o., OIB 27867605971, Dr.Lavoslava Ružićke 13,10410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27867605971</item>
      <item>, OIB 85821130368</item>
    </izvorni_sadrzaj>
    <derivirana_varijabla naziv="DomainObject.Predmet.SudioniciListNazivOIB_1">
      <item>, OIB 27867605971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2021</properties:Characters>
  <properties:Lines>70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2018-06-29T08:47:00Z</dcterms:created>
  <dc:creator>Sandra Rotar Vogrin</dc:creator>
  <cp:lastModifiedBy>Maja Šipek</cp:lastModifiedBy>
  <cp:lastPrinted>2018-06-29T09:26:00Z</cp:lastPrinted>
  <dcterms:modified xmlns:xsi="http://www.w3.org/2001/XMLSchema-instance" xsi:type="dcterms:W3CDTF">2018-06-29T09:26:00Z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- 2681-17.docx)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