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6782" w14:paraId="ce56782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E7620B">
        <w:t>1773</w:t>
      </w:r>
      <w:r w:rsidR="00FC52CA">
        <w:t>/</w:t>
      </w:r>
      <w:r w:rsidR="003C5692">
        <w:t>1</w:t>
      </w:r>
      <w:r w:rsidR="00E7620B">
        <w:t>6</w:t>
      </w:r>
      <w:r w:rsidR="003C5692">
        <w:t>-</w:t>
      </w:r>
      <w:r w:rsidR="00E7620B">
        <w:t>25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REPUBLIKA</w:t>
      </w:r>
      <w:r w:rsidR="003C5692">
        <w:t xml:space="preserve">  </w:t>
      </w:r>
      <w:r w:rsidRPr="001A6A6A">
        <w:t xml:space="preserve">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E7620B" w:rsidR="00E7620B">
      <w:pPr>
        <w:jc w:val="both"/>
      </w:pPr>
      <w:r w:rsidRPr="0074324A">
        <w:tab/>
      </w:r>
      <w:r w:rsidR="00E7620B" w:rsidRPr="007264C3">
        <w:t xml:space="preserve">Trgovački sud u Osijeku, po sucu mr. sc. Tihomiru Kovačeviću, kao stečajnom sucu, povodom prijedloga Financijske agencije, Regionalni centar Osijek, Podružnica Osijek, L. Jagera 3, OIB 85821130368 za otvaranje stečajnog postupka nad dužnikom </w:t>
      </w:r>
      <w:r w:rsidR="00E7620B" w:rsidRPr="00FD4E64">
        <w:t>MLIN-PEKARA d.o.o. za proizvodnju, trgovinu i usluge, Otok, Braće Radića 23, MBS 030120243, OIB 59817787408</w:t>
      </w:r>
      <w:r w:rsidR="00E7620B">
        <w:t xml:space="preserve">, </w:t>
      </w:r>
      <w:r w:rsidR="00E7620B" w:rsidRPr="0041082E">
        <w:t xml:space="preserve">dana </w:t>
      </w:r>
      <w:r w:rsidR="00E7620B">
        <w:t>6</w:t>
      </w:r>
      <w:r w:rsidR="00E7620B" w:rsidRPr="00DB2D45">
        <w:t xml:space="preserve">. </w:t>
      </w:r>
      <w:r w:rsidR="00E7620B">
        <w:t>lip</w:t>
      </w:r>
      <w:r w:rsidR="00E7620B" w:rsidRPr="00DB2D45">
        <w:t xml:space="preserve">nja </w:t>
      </w:r>
      <w:r w:rsidR="00E7620B" w:rsidRPr="0041082E">
        <w:t>201</w:t>
      </w:r>
      <w:r w:rsidR="00E7620B">
        <w:t>8</w:t>
      </w:r>
      <w:r w:rsidR="00E7620B" w:rsidRPr="0041082E">
        <w:t>.</w:t>
      </w:r>
    </w:p>
    <w:p w:rsidRDefault="00C27734" w:rsidP="00C27734" w:rsidR="00C27734">
      <w:pPr>
        <w:jc w:val="both"/>
      </w:pP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E7620B" w:rsidRPr="00E7620B">
        <w:t>Darvin Filips iz Otoka, Zrinski-Frankopana 18, OIB 59930251234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E7620B">
        <w:t>1773</w:t>
      </w:r>
      <w:r w:rsidR="00127480">
        <w:t>-1</w:t>
      </w:r>
      <w:r w:rsidR="00E7620B">
        <w:t>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550EFA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E7620B">
        <w:t>1773</w:t>
      </w:r>
      <w:r w:rsidR="00127480">
        <w:t>-1</w:t>
      </w:r>
      <w:r w:rsidR="00E7620B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E7620B" w:rsidRPr="00E7620B">
        <w:t>Darvin Filips iz Otoka, Zrinski-Frankopana 18, OIB 59930251234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550EFA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DF40A1">
        <w:t>1773</w:t>
      </w:r>
      <w:r w:rsidR="006559AB">
        <w:t>-1</w:t>
      </w:r>
      <w:r w:rsidR="00DF40A1">
        <w:t>6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187393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DF40A1">
        <w:t>1773</w:t>
      </w:r>
      <w:r w:rsidR="006559AB">
        <w:t>-1</w:t>
      </w:r>
      <w:r w:rsidR="00DF40A1">
        <w:t>6</w:t>
      </w:r>
      <w:r w:rsidR="00CF3822">
        <w:t>, te o tome obavijesti sud.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DF40A1" w:rsidRPr="00DF40A1">
        <w:t>Darvin Filips iz Otoka, Zrinski-Frankopana 18, OIB 59930251234</w:t>
      </w:r>
      <w:r w:rsidR="006559AB">
        <w:t xml:space="preserve">, </w:t>
      </w:r>
      <w:r>
        <w:t>te se istoj zabranjuje da tu tražbinu naplati ili inače raspolaže njome.</w:t>
      </w:r>
    </w:p>
    <w:p w:rsidRDefault="009E632C" w:rsidP="00B976DE" w:rsidR="009E632C">
      <w:pPr>
        <w:ind w:hanging="284" w:left="993"/>
        <w:jc w:val="both"/>
      </w:pPr>
    </w:p>
    <w:p w:rsidRDefault="00B976DE" w:rsidP="00B976DE" w:rsidR="00B976DE">
      <w:pPr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DF40A1" w:rsidRPr="00DF40A1">
        <w:t>MLIN-PEKARA d.o.o. za proizvodnju, trgovinu i usluge, Otok, Braće Radića 23, MBS 030120243, OIB 59817787408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A75BF" w:rsidP="007A75BF" w:rsidR="00B976DE">
      <w:pPr>
        <w:ind w:firstLine="720"/>
        <w:jc w:val="both"/>
      </w:pPr>
      <w:r>
        <w:rPr>
          <w:bCs/>
        </w:rPr>
        <w:t>Predlagatelj FINA je d</w:t>
      </w:r>
      <w:r>
        <w:t xml:space="preserve">ana </w:t>
      </w:r>
      <w:r w:rsidR="00DF40A1">
        <w:t>31</w:t>
      </w:r>
      <w:r>
        <w:t>.05.201</w:t>
      </w:r>
      <w:r w:rsidR="00DF40A1">
        <w:t>6</w:t>
      </w:r>
      <w:r>
        <w:t xml:space="preserve">. podnijela ovom sudu prijedlog za otvaranje stečajnog postupka nad dužnikom </w:t>
      </w:r>
      <w:r w:rsidR="00DF40A1" w:rsidRPr="00DF40A1">
        <w:t>MLIN-PEKARA d.o.o. za proizvodnju, trgovinu i usluge, Otok, Braće Radića 23, MBS 030120243, OIB 59817787408</w:t>
      </w:r>
      <w:r>
        <w:t xml:space="preserve">, temeljem odredbe čl. </w:t>
      </w:r>
      <w:r w:rsidR="00DF40A1">
        <w:t>444</w:t>
      </w:r>
      <w:r>
        <w:t xml:space="preserve">. st. </w:t>
      </w:r>
      <w:r w:rsidR="00DF40A1">
        <w:t>2</w:t>
      </w:r>
      <w:r>
        <w:t>. Stečajnog zakona (NN 71/15 i 104/17, dalje: SZ)</w:t>
      </w:r>
      <w:r w:rsidR="006F5E4D">
        <w:t>, a rješenjem poslovnog broja 14 St-</w:t>
      </w:r>
      <w:r w:rsidR="00D014EB">
        <w:t>1773</w:t>
      </w:r>
      <w:r w:rsidR="006F5E4D">
        <w:t>/1</w:t>
      </w:r>
      <w:r w:rsidR="00D014EB">
        <w:t>6</w:t>
      </w:r>
      <w:r w:rsidR="006F5E4D">
        <w:t>-</w:t>
      </w:r>
      <w:r w:rsidR="00D014EB">
        <w:t>10</w:t>
      </w:r>
      <w:r w:rsidR="006F5E4D">
        <w:t xml:space="preserve"> od </w:t>
      </w:r>
      <w:r w:rsidR="00D014EB">
        <w:t>16</w:t>
      </w:r>
      <w:r w:rsidR="006F5E4D">
        <w:t>.0</w:t>
      </w:r>
      <w:r w:rsidR="00D014EB">
        <w:t>2</w:t>
      </w:r>
      <w:r w:rsidR="006F5E4D">
        <w:t>.2018. pokrenut je prethodni postupak.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AF1443">
        <w:t>3</w:t>
      </w:r>
      <w:r>
        <w:t>.500,00 kn za namirenje troškova stečajnog postupka sud je odredio temeljem iznosa minimalne nagrade privremenom stečajnom upravitelju sukladno čl. 94. SZ, te čl. 4. Uredbe o kriterijima i načinu obračuna i plaćanja nagrade stečajnim upraviteljima</w:t>
      </w:r>
      <w:r w:rsidR="00E3600F">
        <w:t xml:space="preserve"> – NN 105/15,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D014EB" w:rsidRPr="00D014EB">
        <w:t xml:space="preserve">6. lipnja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B976DE" w:rsidP="00B976DE" w:rsidR="00B976DE">
      <w:r>
        <w:t>DNA</w:t>
      </w:r>
    </w:p>
    <w:p w:rsidRDefault="00B976DE" w:rsidP="00D014EB" w:rsidR="00B73B5F">
      <w:pPr>
        <w:numPr>
          <w:ilvl w:val="0"/>
          <w:numId w:val="9"/>
        </w:numPr>
        <w:jc w:val="both"/>
      </w:pPr>
      <w:r>
        <w:t xml:space="preserve">Osoba ovlaštena za zastupanje </w:t>
      </w:r>
      <w:r w:rsidR="00D014EB" w:rsidRPr="00D014EB">
        <w:t>Darvin Filips iz Otoka, Zrinski-Frankopana 18</w:t>
      </w:r>
    </w:p>
    <w:p w:rsidRDefault="004177B4" w:rsidP="004177B4" w:rsidR="00C93055">
      <w:pPr>
        <w:numPr>
          <w:ilvl w:val="0"/>
          <w:numId w:val="9"/>
        </w:numPr>
        <w:jc w:val="both"/>
      </w:pPr>
      <w:r w:rsidRPr="004177B4">
        <w:t xml:space="preserve"> </w:t>
      </w:r>
      <w:r w:rsidR="00B976DE"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0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E7620B" w:rsidRPr="00E7620B">
      <w:t>1773/16-25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3154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A79A3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5D1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E4D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232"/>
    <w:rsid w:val="007A5B77"/>
    <w:rsid w:val="007A75BF"/>
    <w:rsid w:val="007B1AEA"/>
    <w:rsid w:val="007B3205"/>
    <w:rsid w:val="007B3691"/>
    <w:rsid w:val="007B4506"/>
    <w:rsid w:val="007B526D"/>
    <w:rsid w:val="007B581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632C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57B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25D3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4E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0A1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7620B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5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5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5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5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5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5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5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5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St-1773/2016</izvorni_sadrzaj>
    <derivirana_varijabla naziv="DomainObject.Predmet.OznakaBroj_1">St-1773/2016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MLIN-PEKARA d.o.o. za proizvodnju, trgovinu i usluge</izvorni_sadrzaj>
    <derivirana_varijabla naziv="DomainObject.Predmet.ProtustrankaFormated_1">  MLIN-PEKARA d.o.o. za proizvodnju, trgovinu i usluge</derivirana_varijabla>
  </DomainObject.Predmet.ProtustrankaFormated>
  <DomainObject.Predmet.ProtustrankaFormatedOIB>
    <izvorni_sadrzaj>  MLIN-PEKARA d.o.o. za proizvodnju, trgovinu i usluge, OIB 59817787408</izvorni_sadrzaj>
    <derivirana_varijabla naziv="DomainObject.Predmet.ProtustrankaFormatedOIB_1">  MLIN-PEKARA d.o.o. za proizvodnju, trgovinu i usluge, OIB 59817787408</derivirana_varijabla>
  </DomainObject.Predmet.ProtustrankaFormatedOIB>
  <DomainObject.Predmet.ProtustrankaFormatedWithAdress>
    <izvorni_sadrzaj> MLIN-PEKARA d.o.o. za proizvodnju, trgovinu i usluge, Braće Radića 23, 32252 Otok</izvorni_sadrzaj>
    <derivirana_varijabla naziv="DomainObject.Predmet.ProtustrankaFormatedWithAdress_1"> MLIN-PEKARA d.o.o. za proizvodnju, trgovinu i usluge, Braće Radića 23, 32252 Otok</derivirana_varijabla>
  </DomainObject.Predmet.ProtustrankaFormatedWithAdress>
  <DomainObject.Predmet.ProtustrankaFormatedWithAdressOIB>
    <izvorni_sadrzaj> MLIN-PEKARA d.o.o. za proizvodnju, trgovinu i usluge, OIB 59817787408, Braće Radića 23, 32252 Otok</izvorni_sadrzaj>
    <derivirana_varijabla naziv="DomainObject.Predmet.ProtustrankaFormatedWithAdressOIB_1"> MLIN-PEKARA d.o.o. za proizvodnju, trgovinu i usluge, OIB 59817787408, Braće Radića 23, 32252 Otok</derivirana_varijabla>
  </DomainObject.Predmet.ProtustrankaFormatedWithAdressOIB>
  <DomainObject.Predmet.ProtustrankaWithAdress>
    <izvorni_sadrzaj>MLIN-PEKARA d.o.o. za proizvodnju, trgovinu i usluge Braće Radića 23, 32252 Otok</izvorni_sadrzaj>
    <derivirana_varijabla naziv="DomainObject.Predmet.ProtustrankaWithAdress_1">MLIN-PEKARA d.o.o. za proizvodnju, trgovinu i usluge Braće Radića 23, 32252 Otok</derivirana_varijabla>
  </DomainObject.Predmet.ProtustrankaWithAdress>
  <DomainObject.Predmet.ProtustrankaWithAdressOIB>
    <izvorni_sadrzaj>MLIN-PEKARA d.o.o. za proizvodnju, trgovinu i usluge, OIB 59817787408, Braće Radića 23, 32252 Otok</izvorni_sadrzaj>
    <derivirana_varijabla naziv="DomainObject.Predmet.ProtustrankaWithAdressOIB_1">MLIN-PEKARA d.o.o. za proizvodnju, trgovinu i usluge, OIB 59817787408, Braće Radića 23, 32252 Otok</derivirana_varijabla>
  </DomainObject.Predmet.ProtustrankaWithAdressOIB>
  <DomainObject.Predmet.ProtustrankaNazivFormated>
    <izvorni_sadrzaj>MLIN-PEKARA d.o.o. za proizvodnju, trgovinu i usluge</izvorni_sadrzaj>
    <derivirana_varijabla naziv="DomainObject.Predmet.ProtustrankaNazivFormated_1">MLIN-PEKARA d.o.o. za proizvodnju, trgovinu i usluge</derivirana_varijabla>
  </DomainObject.Predmet.ProtustrankaNazivFormated>
  <DomainObject.Predmet.ProtustrankaNazivFormatedOIB>
    <izvorni_sadrzaj>MLIN-PEKARA d.o.o. za proizvodnju, trgovinu i usluge, OIB 59817787408</izvorni_sadrzaj>
    <derivirana_varijabla naziv="DomainObject.Predmet.ProtustrankaNazivFormatedOIB_1">MLIN-PEKARA d.o.o. za proizvodnju, trgovinu i usluge, OIB 59817787408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MLIN-PEKARA d.o.o. za proizvodnju, trgovinu i usluge</item>
    </izvorni_sadrzaj>
    <derivirana_varijabla naziv="DomainObject.Predmet.ProtuStrankaListFormated_1">
      <item>MLIN-PEKARA d.o.o. za proizvodnju, trgovinu i usluge</item>
    </derivirana_varijabla>
  </DomainObject.Predmet.ProtuStrankaListFormated>
  <DomainObject.Predmet.ProtuStrankaListFormatedOIB>
    <izvorni_sadrzaj>
      <item>MLIN-PEKARA d.o.o. za proizvodnju, trgovinu i usluge, OIB 59817787408</item>
    </izvorni_sadrzaj>
    <derivirana_varijabla naziv="DomainObject.Predmet.ProtuStrankaListFormatedOIB_1">
      <item>MLIN-PEKARA d.o.o. za proizvodnju, trgovinu i usluge, OIB 59817787408</item>
    </derivirana_varijabla>
  </DomainObject.Predmet.ProtuStrankaListFormatedOIB>
  <DomainObject.Predmet.ProtuStrankaListFormatedWithAdress>
    <izvorni_sadrzaj>
      <item>MLIN-PEKARA d.o.o. za proizvodnju, trgovinu i usluge, Braće Radića 23, 32252 Otok</item>
    </izvorni_sadrzaj>
    <derivirana_varijabla naziv="DomainObject.Predmet.ProtuStrankaListFormatedWithAdress_1">
      <item>MLIN-PEKARA d.o.o. za proizvodnju, trgovinu i usluge, Braće Radića 23, 32252 Otok</item>
    </derivirana_varijabla>
  </DomainObject.Predmet.ProtuStrankaListFormatedWithAdress>
  <DomainObject.Predmet.ProtuStrankaListFormatedWithAdressOIB>
    <izvorni_sadrzaj>
      <item>MLIN-PEKARA d.o.o. za proizvodnju, trgovinu i usluge, OIB 59817787408, Braće Radića 23, 32252 Otok</item>
    </izvorni_sadrzaj>
    <derivirana_varijabla naziv="DomainObject.Predmet.ProtuStrankaListFormatedWithAdressOIB_1">
      <item>MLIN-PEKARA d.o.o. za proizvodnju, trgovinu i usluge, OIB 59817787408, Braće Radića 23, 32252 Otok</item>
    </derivirana_varijabla>
  </DomainObject.Predmet.ProtuStrankaListFormatedWithAdressOIB>
  <DomainObject.Predmet.ProtuStrankaListNazivFormated>
    <izvorni_sadrzaj>
      <item>MLIN-PEKARA d.o.o. za proizvodnju, trgovinu i usluge</item>
    </izvorni_sadrzaj>
    <derivirana_varijabla naziv="DomainObject.Predmet.ProtuStrankaListNazivFormated_1">
      <item>MLIN-PEKARA d.o.o. za proizvodnju, trgovinu i usluge</item>
    </derivirana_varijabla>
  </DomainObject.Predmet.ProtuStrankaListNazivFormated>
  <DomainObject.Predmet.ProtuStrankaListNazivFormatedOIB>
    <izvorni_sadrzaj>
      <item>MLIN-PEKARA d.o.o. za proizvodnju, trgovinu i usluge, OIB 59817787408</item>
    </izvorni_sadrzaj>
    <derivirana_varijabla naziv="DomainObject.Predmet.ProtuStrankaListNazivFormatedOIB_1">
      <item>MLIN-PEKARA d.o.o. za proizvodnju, trgovinu i usluge, OIB 59817787408</item>
    </derivirana_varijabla>
  </DomainObject.Predmet.ProtuStrankaListNazivFormatedOIB>
  <DomainObject.Predmet.OstaliListFormated>
    <izvorni_sadrzaj>
      <item>Anđelko Lukić</item>
    </izvorni_sadrzaj>
    <derivirana_varijabla naziv="DomainObject.Predmet.OstaliListFormated_1">
      <item>Anđelko Lukić</item>
    </derivirana_varijabla>
  </DomainObject.Predmet.OstaliListFormated>
  <DomainObject.Predmet.OstaliListFormatedOIB>
    <izvorni_sadrzaj>
      <item>Anđelko Lukić, OIB 72026897770</item>
    </izvorni_sadrzaj>
    <derivirana_varijabla naziv="DomainObject.Predmet.OstaliListFormatedOIB_1">
      <item>Anđelko Lukić, OIB 72026897770</item>
    </derivirana_varijabla>
  </DomainObject.Predmet.OstaliListFormatedOIB>
  <DomainObject.Predmet.OstaliListFormatedWithAdress>
    <izvorni_sadrzaj>
      <item>Anđelko Lukić, Braće Radića 23, 32252 Otok</item>
    </izvorni_sadrzaj>
    <derivirana_varijabla naziv="DomainObject.Predmet.OstaliListFormatedWithAdress_1">
      <item>Anđelko Lukić, Braće Radića 23, 32252 Otok</item>
    </derivirana_varijabla>
  </DomainObject.Predmet.OstaliListFormatedWithAdress>
  <DomainObject.Predmet.OstaliListFormatedWithAdressOIB>
    <izvorni_sadrzaj>
      <item>Anđelko Lukić, OIB 72026897770, Braće Radića 23, 32252 Otok</item>
    </izvorni_sadrzaj>
    <derivirana_varijabla naziv="DomainObject.Predmet.OstaliListFormatedWithAdressOIB_1">
      <item>Anđelko Lukić, OIB 72026897770, Braće Radića 23, 32252 Otok</item>
    </derivirana_varijabla>
  </DomainObject.Predmet.OstaliListFormatedWithAdressOIB>
  <DomainObject.Predmet.OstaliListNazivFormated>
    <izvorni_sadrzaj>
      <item>Anđelko Lukić</item>
    </izvorni_sadrzaj>
    <derivirana_varijabla naziv="DomainObject.Predmet.OstaliListNazivFormated_1">
      <item>Anđelko Lukić</item>
    </derivirana_varijabla>
  </DomainObject.Predmet.OstaliListNazivFormated>
  <DomainObject.Predmet.OstaliListNazivFormatedOIB>
    <izvorni_sadrzaj>
      <item>Anđelko Lukić, OIB 72026897770</item>
    </izvorni_sadrzaj>
    <derivirana_varijabla naziv="DomainObject.Predmet.OstaliListNazivFormatedOIB_1">
      <item>Anđelko Lukić, OIB 72026897770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MLIN-PEKARA d.o.o. za proizvodnju, trgovinu i usluge</izvorni_sadrzaj>
    <derivirana_varijabla naziv="DomainObject.Predmet.ProtustrankaIDrugi_1">MLIN-PEKARA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MLIN-PEKARA d.o.o. za proizvodnju, trgovinu i usluge, OIB 59817787408, Braće Radića 23, 32252 Otok</izvorni_sadrzaj>
    <derivirana_varijabla naziv="DomainObject.Predmet.ProtustrankaIDrugiAdressOIB_1">MLIN-PEKARA d.o.o. za proizvodnju, trgovinu i usluge, OIB 59817787408, Braće Radića 23,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MLIN-PEKARA d.o.o. za proizvodnju, trgovinu i usluge</item>
      <item>Anđelko Lukić</item>
    </izvorni_sadrzaj>
    <derivirana_varijabla naziv="DomainObject.Predmet.SudioniciListNaziv_1">
      <item>FINA RC OSIJEK</item>
      <item>MLIN-PEKARA d.o.o. za proizvodnju, trgovinu i usluge</item>
      <item>Anđelko Lukić</item>
    </derivirana_varijabla>
  </DomainObject.Predmet.SudioniciListNaziv>
  <DomainObject.Predmet.SudioniciListAdressOIB>
    <izvorni_sadrzaj>
      <item>FINA RC OSIJEK, OIB 85821130368</item>
      <item>MLIN-PEKARA d.o.o. za proizvodnju, trgovinu i usluge, OIB 59817787408, Braće Radića 23,32252 Otok</item>
      <item>Anđelko Lukić, OIB 72026897770, Braće Radića 23,32252 Otok</item>
    </izvorni_sadrzaj>
    <derivirana_varijabla naziv="DomainObject.Predmet.SudioniciListAdressOIB_1">
      <item>FINA RC OSIJEK, OIB 85821130368</item>
      <item>MLIN-PEKARA d.o.o. za proizvodnju, trgovinu i usluge, OIB 59817787408, Braće Radića 23,32252 Otok</item>
      <item>Anđelko Lukić, OIB 72026897770, Braće Radića 23,32252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59817787408</item>
      <item>, OIB 72026897770</item>
    </izvorni_sadrzaj>
    <derivirana_varijabla naziv="DomainObject.Predmet.SudioniciListNazivOIB_1">
      <item>, OIB 85821130368</item>
      <item>, OIB 59817787408</item>
      <item>, OIB 72026897770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4B28D-D024-4C9E-8FE3-12B08AAB9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666</properties:Words>
  <properties:Characters>3522</properties:Characters>
  <properties:Lines>88</properties:Lines>
  <properties:Paragraphs>31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2018-05-21T10:17:00Z</cp:lastPrinted>
  <dcterms:modified xmlns:xsi="http://www.w3.org/2001/XMLSchema-instance" xsi:type="dcterms:W3CDTF">2018-06-06T12:03:00Z</dcterms:modified>
  <cp:revision>30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