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1206" w14:paraId="26a1206" w:rsidRDefault="0082759B" w:rsidP="001940FB" w:rsidR="0082759B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7F60EA" w:rsidP="001940FB" w:rsidR="007F60EA">
      <w:pPr>
        <w:spacing w:lineRule="auto" w:line="276"/>
        <w:rPr>
          <w:rFonts w:cs="Calibri" w:eastAsia="Calibri" w:hAnsi="Calibri" w:ascii="Calibri"/>
          <w:b/>
          <w:lang w:val="hr-HR"/>
        </w:rPr>
      </w:pPr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263F67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82759B" w:rsidP="00AA6BCF" w:rsidR="0082759B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82759B" w:rsidP="0082759B" w:rsidR="0082759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82759B" w:rsidP="0082759B" w:rsidR="0082759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82759B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82759B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651857" w:rsidRPr="00651857">
        <w:rPr>
          <w:rFonts w:cs="Calibri" w:hAnsi="Calibri" w:ascii="Calibri"/>
        </w:rPr>
        <w:t>MARICA ĆURKOVIĆ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82759B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</w:t>
      </w:r>
      <w:r w:rsidRPr="00105491">
        <w:rPr>
          <w:rFonts w:cs="Calibri" w:eastAsia="Arial Unicode MS" w:hAnsi="Calibri" w:ascii="Calibri"/>
          <w:color w:val="000000"/>
          <w:kern w:val="1"/>
          <w:lang w:eastAsia="ar-SA" w:val="hr-HR"/>
        </w:rPr>
        <w:t xml:space="preserve">od </w:t>
      </w:r>
      <w:r w:rsidR="00651857" w:rsidRPr="00651857">
        <w:rPr>
          <w:rFonts w:cs="Calibri" w:hAnsi="Calibri" w:ascii="Calibri"/>
        </w:rPr>
        <w:t>23.284,16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6C0E4F" w:rsidRPr="006C0E4F">
        <w:rPr>
          <w:rFonts w:cs="Calibri" w:hAnsi="Calibri" w:ascii="Calibri"/>
        </w:rPr>
        <w:t>21.184,16</w:t>
      </w:r>
      <w:r w:rsidR="001D182A" w:rsidRPr="001D182A">
        <w:rPr>
          <w:rFonts w:cs="Calibri" w:hAnsi="Calibri" w:ascii="Calibri"/>
        </w:rPr>
        <w:t xml:space="preserve"> kn</w:t>
      </w:r>
      <w:r w:rsidR="0082759B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651857" w:rsidRPr="00651857">
        <w:rPr>
          <w:rFonts w:cs="Calibri" w:hAnsi="Calibri" w:ascii="Calibri"/>
        </w:rPr>
        <w:t>2.100,00</w:t>
      </w:r>
      <w:r w:rsidR="001D182A" w:rsidRPr="006E444E">
        <w:rPr>
          <w:rFonts w:cs="Calibri" w:hAnsi="Calibri" w:ascii="Calibri"/>
          <w:color w:val="FF0000"/>
        </w:rPr>
        <w:t xml:space="preserve"> </w:t>
      </w:r>
      <w:r w:rsidR="001D182A" w:rsidRPr="001D182A">
        <w:rPr>
          <w:rFonts w:cs="Calibri" w:hAnsi="Calibri" w:ascii="Calibri"/>
        </w:rPr>
        <w:t>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82759B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82759B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82759B" w:rsidRPr="0082759B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82759B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82759B" w:rsidP="001D182A" w:rsidR="0082759B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82759B" w:rsidP="001D182A" w:rsidR="0082759B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51857" w:rsidP="00AA6BCF" w:rsidR="00AA6BCF" w:rsidRPr="006E444E">
            <w:pPr>
              <w:spacing w:after="0"/>
              <w:jc w:val="center"/>
              <w:rPr>
                <w:rFonts w:cs="Calibri" w:eastAsia="Times New Roman" w:hAnsi="Calibri" w:ascii="Calibri"/>
                <w:color w:val="FF0000"/>
                <w:lang w:val="hr-HR"/>
              </w:rPr>
            </w:pPr>
            <w:r w:rsidRPr="00651857">
              <w:rPr>
                <w:rFonts w:cs="Calibri" w:hAnsi="Calibri" w:ascii="Calibri"/>
              </w:rPr>
              <w:t>MARICA ĆURKOVIĆ</w:t>
            </w:r>
            <w:r w:rsidR="000A4152" w:rsidRPr="006E444E">
              <w:rPr>
                <w:rFonts w:cs="Calibri" w:hAnsi="Calibri" w:ascii="Calibri"/>
                <w:color w:val="FF0000"/>
              </w:rPr>
              <w:t xml:space="preserve">, </w:t>
            </w:r>
            <w:r w:rsidRPr="00651857">
              <w:rPr>
                <w:rFonts w:cs="Calibri" w:hAnsi="Calibri" w:ascii="Calibri"/>
              </w:rPr>
              <w:t>Varaždinska 22, Split</w:t>
            </w:r>
            <w:r w:rsidR="000A4152" w:rsidRPr="00651857">
              <w:rPr>
                <w:rFonts w:cs="Calibri" w:hAnsi="Calibri" w:ascii="Calibri"/>
              </w:rPr>
              <w:t>,</w:t>
            </w:r>
            <w:r w:rsidRPr="00651857">
              <w:rPr>
                <w:rFonts w:cs="Calibri" w:hAnsi="Calibri" w:ascii="Calibri"/>
              </w:rPr>
              <w:t xml:space="preserve"> </w:t>
            </w:r>
            <w:r w:rsidR="003A5883" w:rsidRPr="00651857">
              <w:rPr>
                <w:rFonts w:cs="Calibri" w:hAnsi="Calibri" w:ascii="Calibri"/>
              </w:rPr>
              <w:t>OIB:</w:t>
            </w:r>
            <w:r w:rsidR="003A5883" w:rsidRPr="006E444E">
              <w:rPr>
                <w:rFonts w:cs="Calibri" w:hAnsi="Calibri" w:ascii="Calibri"/>
                <w:color w:val="FF0000"/>
              </w:rPr>
              <w:t xml:space="preserve"> </w:t>
            </w:r>
            <w:r w:rsidRPr="00651857">
              <w:rPr>
                <w:rFonts w:cs="Calibri" w:hAnsi="Calibri" w:ascii="Calibri"/>
              </w:rPr>
              <w:t>28998708865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51857" w:rsidP="001065A0" w:rsidR="00AA6BCF" w:rsidRPr="00A8589F">
            <w:pPr>
              <w:spacing w:after="0"/>
              <w:jc w:val="both"/>
              <w:rPr>
                <w:rFonts w:cs="Calibri" w:eastAsia="Times New Roman" w:hAnsi="Calibri" w:ascii="Calibri"/>
                <w:color w:val="FF0000"/>
                <w:lang w:eastAsia="hr-HR" w:val="hr-HR"/>
              </w:rPr>
            </w:pPr>
            <w:r w:rsidRPr="00651857">
              <w:rPr>
                <w:rFonts w:cs="Calibri" w:hAnsi="Calibri" w:ascii="Calibri"/>
              </w:rPr>
              <w:t>Ugovor o štednom depozitu broj 81-70-01007-2,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51857" w:rsidP="00AA6BCF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651857">
              <w:rPr>
                <w:rFonts w:cs="Calibri" w:hAnsi="Calibri" w:ascii="Calibri"/>
              </w:rPr>
              <w:t>23.284,16 kn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C0E4F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>
              <w:rPr>
                <w:rFonts w:cs="Calibri" w:hAnsi="Calibri" w:ascii="Calibri"/>
                <w:color w:val="000000"/>
              </w:rPr>
              <w:t>21.184,16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51857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651857">
              <w:rPr>
                <w:rFonts w:cs="Calibri" w:hAnsi="Calibri" w:ascii="Calibri"/>
              </w:rPr>
              <w:t xml:space="preserve">2.100,00 </w:t>
            </w:r>
            <w:r w:rsidR="001D182A" w:rsidRPr="003B3AF4">
              <w:rPr>
                <w:rFonts w:cs="Calibri" w:hAnsi="Calibri" w:ascii="Calibri"/>
                <w:color w:val="000000"/>
              </w:rPr>
              <w:t>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2759B" w:rsidP="0082759B" w:rsidR="0082759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F60EA" w:rsidP="00C428FD" w:rsidR="00C428FD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FD" w:rsidP="00C428FD" w:rsidR="00C428FD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428FD" w:rsidP="00C428FD" w:rsidR="00C428F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C428FD" w:rsidP="00C428FD" w:rsidR="00C428FD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AA6BCF" w:rsidP="00AA6BCF" w:rsidR="00AA6BCF" w:rsidRPr="00AA6BCF">
      <w:pPr>
        <w:suppressAutoHyphens/>
        <w:spacing w:after="0"/>
        <w:jc w:val="both"/>
        <w:rPr>
          <w:rFonts w:cs="font303" w:eastAsia="Arial Unicode MS" w:hAnsi="Calibri" w:ascii="Calibri"/>
          <w:kern w:val="1"/>
          <w:lang w:eastAsia="ar-SA"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A7C" w:rsidR="00577A7C">
      <w:pPr>
        <w:spacing w:after="0"/>
      </w:pPr>
      <w:r>
        <w:separator/>
      </w:r>
    </w:p>
  </w:endnote>
  <w:endnote w:id="0" w:type="continuationSeparator">
    <w:p w:rsidRDefault="00577A7C" w:rsidR="00577A7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48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A7C" w:rsidR="00577A7C">
      <w:pPr>
        <w:spacing w:after="0"/>
      </w:pPr>
      <w:r>
        <w:separator/>
      </w:r>
    </w:p>
  </w:footnote>
  <w:footnote w:id="0" w:type="continuationSeparator">
    <w:p w:rsidRDefault="00577A7C" w:rsidR="00577A7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48E0" w:rsidR="00954B72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954B72" w:rsidP="00D51C39" w:rsidR="00954B72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954B72" w:rsidP="00356B0C" w:rsidR="00954B72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B950C26E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0D9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5491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2156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13B4"/>
    <w:rsid w:val="002420F3"/>
    <w:rsid w:val="00244418"/>
    <w:rsid w:val="00251344"/>
    <w:rsid w:val="00252A6A"/>
    <w:rsid w:val="002549F7"/>
    <w:rsid w:val="0025595F"/>
    <w:rsid w:val="00263BFD"/>
    <w:rsid w:val="00263F67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48E0"/>
    <w:rsid w:val="00395E9E"/>
    <w:rsid w:val="00397D92"/>
    <w:rsid w:val="003A1190"/>
    <w:rsid w:val="003A3E02"/>
    <w:rsid w:val="003A5883"/>
    <w:rsid w:val="003B25DF"/>
    <w:rsid w:val="003B3AF4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5CF4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A7C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1B8E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1857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0E4F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4E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60EA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2759B"/>
    <w:rsid w:val="00830637"/>
    <w:rsid w:val="00831116"/>
    <w:rsid w:val="008547C7"/>
    <w:rsid w:val="00856793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0F7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4B72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742F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589F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0A57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155E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28FD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6C9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86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1339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948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8E0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8E0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8E0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8E0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948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8E0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8E0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8E0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8E0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F19494-43AC-4682-B42D-5CF86A90EB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258</properties:Words>
  <properties:Characters>1436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2018-08-23T10:42:00Z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2018-08-23T11:45:00Z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St-651/2017-218 / Podnesak - Podnesak (-218.docx)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