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a4ab" w14:paraId="b20a4ab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2C5075">
        <w:t>4</w:t>
      </w:r>
      <w:r w:rsidR="009900E4">
        <w:t>7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9900E4">
        <w:t xml:space="preserve"> </w:t>
      </w:r>
      <w:r w:rsidR="009900E4" w:rsidRPr="009900E4">
        <w:t>MATIJA GRAHOVEC jednostavno društvo s ograničenom odg</w:t>
      </w:r>
      <w:r w:rsidR="009900E4">
        <w:t xml:space="preserve">ovornošću za usluge Drenje Ščitarjevsko, Drenje Ščitarjevsko 59, OIB: </w:t>
      </w:r>
      <w:r w:rsidR="009900E4" w:rsidRPr="009900E4">
        <w:t>01465147663</w:t>
      </w:r>
      <w:r w:rsidR="009900E4">
        <w:t xml:space="preserve">, MBS: </w:t>
      </w:r>
      <w:r w:rsidR="009900E4" w:rsidRPr="009900E4">
        <w:t>081099681</w:t>
      </w:r>
      <w:r w:rsidR="009900E4">
        <w:t>,</w:t>
      </w:r>
      <w:r w:rsidR="008E4E6F">
        <w:t xml:space="preserve"> </w:t>
      </w:r>
      <w:r>
        <w:t>temeljem članka 430. Stečajnog zakona (Narodne novine 71/15), dana</w:t>
      </w:r>
      <w:r w:rsidR="00A01A70">
        <w:t xml:space="preserve"> </w:t>
      </w:r>
      <w:r w:rsidR="008A342D">
        <w:t>4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C5075">
        <w:rPr>
          <w:bCs/>
        </w:rPr>
        <w:t xml:space="preserve"> </w:t>
      </w:r>
      <w:r w:rsidR="009900E4" w:rsidRPr="009900E4">
        <w:t>MATIJA GRAHOVEC jednostavno društvo s ograničenom odg</w:t>
      </w:r>
      <w:r w:rsidR="009900E4">
        <w:t xml:space="preserve">ovornošću za usluge Drenje Ščitarjevsko, Drenje Ščitarjevsko 59, OIB: </w:t>
      </w:r>
      <w:r w:rsidR="009900E4" w:rsidRPr="009900E4">
        <w:t>01465147663</w:t>
      </w:r>
      <w:r w:rsidR="009900E4">
        <w:t xml:space="preserve">, MBS: </w:t>
      </w:r>
      <w:r w:rsidR="009900E4" w:rsidRPr="009900E4">
        <w:t>081099681</w:t>
      </w:r>
      <w:r w:rsidR="009900E4">
        <w:t>,, iznosi 9.324,70 kn.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C5075">
        <w:t xml:space="preserve"> </w:t>
      </w:r>
      <w:r w:rsidR="009900E4">
        <w:t xml:space="preserve">Matija Grahovec iz Drenja Šćitarjevskog,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8E4E6F">
        <w:t>3</w:t>
      </w:r>
      <w:r w:rsidR="002C5075">
        <w:t>4</w:t>
      </w:r>
      <w:r w:rsidR="009900E4">
        <w:t>7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A342D">
        <w:t>4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00E4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050AB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50A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50A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0A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0A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50A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50A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0A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0A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MATIJA GRAHOVEC jednostavno društvo s ograničenom odgovornošću za usluge</izvorni_sadrzaj>
    <derivirana_varijabla naziv="DomainObject.Predmet.ProtustrankaFormated_1">  MATIJA GRAHOVEC jednostavno društvo s ograničenom odgovornošću za usluge</derivirana_varijabla>
  </DomainObject.Predmet.ProtustrankaFormated>
  <DomainObject.Predmet.ProtustrankaFormatedOIB>
    <izvorni_sadrzaj>  MATIJA GRAHOVEC jednostavno društvo s ograničenom odgovornošću za usluge, OIB 01465147663</izvorni_sadrzaj>
    <derivirana_varijabla naziv="DomainObject.Predmet.ProtustrankaFormatedOIB_1">  MATIJA GRAHOVEC jednostavno društvo s ograničenom odgovornošću za usluge, OIB 01465147663</derivirana_varijabla>
  </DomainObject.Predmet.ProtustrankaFormatedOIB>
  <DomainObject.Predmet.ProtustrankaFormatedWithAdress>
    <izvorni_sadrzaj> MATIJA GRAHOVEC jednostavno društvo s ograničenom odgovornošću za usluge, Drenje Šćitarjevsko 59, 10410 Drenje Šćitarjevsko</izvorni_sadrzaj>
    <derivirana_varijabla naziv="DomainObject.Predmet.ProtustrankaFormatedWithAdress_1"> MATIJA GRAHOVEC jednostavno društvo s ograničenom odgovornošću za usluge, Drenje Šćitarjevsko 59, 10410 Drenje Šćitarjevsko</derivirana_varijabla>
  </DomainObject.Predmet.ProtustrankaFormatedWithAdress>
  <DomainObject.Predmet.ProtustrankaFormatedWithAdressOIB>
    <izvorni_sadrzaj> MATIJA GRAHOVEC jednostavno društvo s ograničenom odgovornošću za usluge, OIB 01465147663, Drenje Šćitarjevsko 59, 10410 Drenje Šćitarjevsko</izvorni_sadrzaj>
    <derivirana_varijabla naziv="DomainObject.Predmet.ProtustrankaFormatedWithAdressOIB_1"> MATIJA GRAHOVEC jednostavno društvo s ograničenom odgovornošću za usluge, OIB 01465147663, Drenje Šćitarjevsko 59, 10410 Drenje Šćitarjevsko</derivirana_varijabla>
  </DomainObject.Predmet.ProtustrankaFormatedWithAdressOIB>
  <DomainObject.Predmet.ProtustrankaWithAdress>
    <izvorni_sadrzaj>MATIJA GRAHOVEC jednostavno društvo s ograničenom odgovornošću za usluge Drenje Šćitarjevsko 59, 10410 Drenje Šćitarjevsko</izvorni_sadrzaj>
    <derivirana_varijabla naziv="DomainObject.Predmet.ProtustrankaWithAdress_1">MATIJA GRAHOVEC jednostavno društvo s ograničenom odgovornošću za usluge Drenje Šćitarjevsko 59, 10410 Drenje Šćitarjevsko</derivirana_varijabla>
  </DomainObject.Predmet.ProtustrankaWithAdress>
  <DomainObject.Predmet.ProtustrankaWithAdressOIB>
    <izvorni_sadrzaj>MATIJA GRAHOVEC jednostavno društvo s ograničenom odgovornošću za usluge, OIB 01465147663, Drenje Šćitarjevsko 59, 10410 Drenje Šćitarjevsko</izvorni_sadrzaj>
    <derivirana_varijabla naziv="DomainObject.Predmet.ProtustrankaWithAdressOIB_1">MATIJA GRAHOVEC jednostavno društvo s ograničenom odgovornošću za usluge, OIB 01465147663, Drenje Šćitarjevsko 59, 10410 Drenje Šćitarjevsko</derivirana_varijabla>
  </DomainObject.Predmet.ProtustrankaWithAdressOIB>
  <DomainObject.Predmet.ProtustrankaNazivFormated>
    <izvorni_sadrzaj>MATIJA GRAHOVEC jednostavno društvo s ograničenom odgovornošću za usluge</izvorni_sadrzaj>
    <derivirana_varijabla naziv="DomainObject.Predmet.ProtustrankaNazivFormated_1">MATIJA GRAHOVEC jednostavno društvo s ograničenom odgovornošću za usluge</derivirana_varijabla>
  </DomainObject.Predmet.ProtustrankaNazivFormated>
  <DomainObject.Predmet.ProtustrankaNazivFormatedOIB>
    <izvorni_sadrzaj>MATIJA GRAHOVEC jednostavno društvo s ograničenom odgovornošću za usluge, OIB 01465147663</izvorni_sadrzaj>
    <derivirana_varijabla naziv="DomainObject.Predmet.ProtustrankaNazivFormatedOIB_1">MATIJA GRAHOVEC jednostavno društvo s ograničenom odgovornošću za usluge, OIB 01465147663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GRAHOVEC jednostavno društvo s ograničenom odgovornošću za usluge</item>
    </izvorni_sadrzaj>
    <derivirana_varijabla naziv="DomainObject.Predmet.ProtuStrankaListFormated_1">
      <item>MATIJA GRAHOVEC jednostavno društvo s ograničenom odgovornošću za usluge</item>
    </derivirana_varijabla>
  </DomainObject.Predmet.ProtuStrankaListFormated>
  <DomainObject.Predmet.ProtuStrankaListFormatedOIB>
    <izvorni_sadrzaj>
      <item>MATIJA GRAHOVEC jednostavno društvo s ograničenom odgovornošću za usluge, OIB 01465147663</item>
    </izvorni_sadrzaj>
    <derivirana_varijabla naziv="DomainObject.Predmet.ProtuStrankaListFormatedOIB_1">
      <item>MATIJA GRAHOVEC jednostavno društvo s ograničenom odgovornošću za usluge, OIB 01465147663</item>
    </derivirana_varijabla>
  </DomainObject.Predmet.ProtuStrankaListFormatedOIB>
  <DomainObject.Predmet.ProtuStrankaListFormatedWithAdress>
    <izvorni_sadrzaj>
      <item>MATIJA GRAHOVEC jednostavno društvo s ograničenom odgovornošću za usluge, Drenje Šćitarjevsko 59, 10410 Drenje Šćitarjevsko</item>
    </izvorni_sadrzaj>
    <derivirana_varijabla naziv="DomainObject.Predmet.ProtuStrankaListFormatedWithAdress_1">
      <item>MATIJA GRAHOVEC jednostavno društvo s ograničenom odgovornošću za usluge, Drenje Šćitarjevsko 59, 10410 Drenje Šćitarjevsko</item>
    </derivirana_varijabla>
  </DomainObject.Predmet.ProtuStrankaListFormatedWithAdress>
  <DomainObject.Predmet.ProtuStrankaListFormatedWithAdressOIB>
    <izvorni_sadrzaj>
      <item>MATIJA GRAHOVEC jednostavno društvo s ograničenom odgovornošću za usluge, OIB 01465147663, Drenje Šćitarjevsko 59, 10410 Drenje Šćitarjevsko</item>
    </izvorni_sadrzaj>
    <derivirana_varijabla naziv="DomainObject.Predmet.ProtuStrankaListFormatedWithAdressOIB_1">
      <item>MATIJA GRAHOVEC jednostavno društvo s ograničenom odgovornošću za usluge, OIB 01465147663, Drenje Šćitarjevsko 59, 10410 Drenje Šćitarjevsko</item>
    </derivirana_varijabla>
  </DomainObject.Predmet.ProtuStrankaListFormatedWithAdressOIB>
  <DomainObject.Predmet.ProtuStrankaListNazivFormated>
    <izvorni_sadrzaj>
      <item>MATIJA GRAHOVEC jednostavno društvo s ograničenom odgovornošću za usluge</item>
    </izvorni_sadrzaj>
    <derivirana_varijabla naziv="DomainObject.Predmet.ProtuStrankaListNazivFormated_1">
      <item>MATIJA GRAHOVEC jednostavno društvo s ograničenom odgovornošću za usluge</item>
    </derivirana_varijabla>
  </DomainObject.Predmet.ProtuStrankaListNazivFormated>
  <DomainObject.Predmet.ProtuStrankaListNazivFormatedOIB>
    <izvorni_sadrzaj>
      <item>MATIJA GRAHOVEC jednostavno društvo s ograničenom odgovornošću za usluge, OIB 01465147663</item>
    </izvorni_sadrzaj>
    <derivirana_varijabla naziv="DomainObject.Predmet.ProtuStrankaListNazivFormatedOIB_1">
      <item>MATIJA GRAHOVEC jednostavno društvo s ograničenom odgovornošću za usluge, OIB 01465147663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GRAHOVEC jednostavno društvo s ograničenom odgovornošću za usluge</izvorni_sadrzaj>
    <derivirana_varijabla naziv="DomainObject.Predmet.ProtustrankaIDrugi_1">MATIJA GRAHOVEC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MATIJA GRAHOVEC jednostavno društvo s ograničenom odgovornošću za usluge, OIB 01465147663, Drenje Šćitarjevsko 59, 10410 Drenje Šćitarjevsko</izvorni_sadrzaj>
    <derivirana_varijabla naziv="DomainObject.Predmet.ProtustrankaIDrugiAdressOIB_1">MATIJA GRAHOVEC jednostavno društvo s ograničenom odgovornošću za usluge, OIB 01465147663, Drenje Šćitarjevsko 59, 10410 Drenje Šćitarjevsko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GRAHOVEC jednostavno društvo s ograničenom odgovornošću za usluge</item>
      <item>FINA Regionalni centar Zagreb</item>
    </izvorni_sadrzaj>
    <derivirana_varijabla naziv="DomainObject.Predmet.SudioniciListNaziv_1">
      <item>MATIJA GRAHOVEC jednostavno društvo s ograničenom odgovornošću za usluge</item>
      <item>FINA Regionalni centar Zagreb</item>
    </derivirana_varijabla>
  </DomainObject.Predmet.SudioniciListNaziv>
  <DomainObject.Predmet.SudioniciListAdressOIB>
    <izvorni_sadrzaj>
      <item>MATIJA GRAHOVEC jednostavno društvo s ograničenom odgovornošću za usluge, OIB 01465147663, Drenje Šćitarjevsko 59,10410 Drenje Šćitarjevsko</item>
      <item>FINA Regionalni centar Zagreb, OIB 85821130368, Trg svibanjskih žrtava 1995. br. 1,10000 Zagreb</item>
    </izvorni_sadrzaj>
    <derivirana_varijabla naziv="DomainObject.Predmet.SudioniciListAdressOIB_1">
      <item>MATIJA GRAHOVEC jednostavno društvo s ograničenom odgovornošću za usluge, OIB 01465147663, Drenje Šćitarjevsko 59,10410 Drenje Šćitarjevsko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01465147663</item>
      <item>, OIB 85821130368</item>
    </izvorni_sadrzaj>
    <derivirana_varijabla naziv="DomainObject.Predmet.SudioniciListNazivOIB_1">
      <item>, OIB 01465147663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2054</properties:Characters>
  <properties:Lines>47</properties:Lines>
  <properties:Paragraphs>15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2018-05-04T11:40:00Z</cp:lastPrinted>
  <dcterms:modified xmlns:xsi="http://www.w3.org/2001/XMLSchema-instance" xsi:type="dcterms:W3CDTF">2018-05-04T11:41:00Z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