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fbe5" w14:paraId="824fbe5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00397D">
        <w:t>22</w:t>
      </w:r>
      <w:r>
        <w:t>/</w:t>
      </w:r>
      <w:r w:rsidR="00E8650F">
        <w:t>1</w:t>
      </w:r>
      <w:r w:rsidR="0041082E">
        <w:t>7</w:t>
      </w:r>
      <w:r>
        <w:t>-</w:t>
      </w:r>
      <w:r w:rsidR="0000397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7F37B5" w:rsidP="004E475E" w:rsidR="007F37B5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7F37B5" w:rsidP="004E475E" w:rsidR="007F37B5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650011">
        <w:t>T.A. GRAĐENJE</w:t>
      </w:r>
      <w:r w:rsidR="00B33D85" w:rsidRPr="00B33D85">
        <w:t xml:space="preserve"> </w:t>
      </w:r>
      <w:r w:rsidR="00650011">
        <w:t>društvo s ograničenom odgovornošću</w:t>
      </w:r>
      <w:r w:rsidR="00B33D85" w:rsidRPr="00B33D85">
        <w:t xml:space="preserve"> za </w:t>
      </w:r>
      <w:r w:rsidR="00650011">
        <w:t xml:space="preserve">trgovinu i </w:t>
      </w:r>
      <w:r w:rsidR="00B33D85" w:rsidRPr="00B33D85">
        <w:t xml:space="preserve">usluge, Zagreb, </w:t>
      </w:r>
      <w:r w:rsidR="00650011">
        <w:t>R. Cimermana 48/II</w:t>
      </w:r>
      <w:r w:rsidR="00B33D85" w:rsidRPr="00B33D85">
        <w:t>, MBS 080</w:t>
      </w:r>
      <w:r w:rsidR="00650011">
        <w:t>532410</w:t>
      </w:r>
      <w:r w:rsidR="00B33D85" w:rsidRPr="00B33D85">
        <w:t xml:space="preserve">, OIB </w:t>
      </w:r>
      <w:r w:rsidR="00650011">
        <w:t>94</w:t>
      </w:r>
      <w:r w:rsidR="008D6BD4">
        <w:t>333291305</w:t>
      </w:r>
      <w:r w:rsidRPr="0041082E">
        <w:t xml:space="preserve">, dana </w:t>
      </w:r>
      <w:r w:rsidR="00866AAE">
        <w:t>2</w:t>
      </w:r>
      <w:r w:rsidRPr="0041082E">
        <w:t xml:space="preserve">. </w:t>
      </w:r>
      <w:r w:rsidR="00A930D6">
        <w:t>s</w:t>
      </w:r>
      <w:r w:rsidR="008D6BD4">
        <w:t>iječ</w:t>
      </w:r>
      <w:r w:rsidRPr="0041082E">
        <w:t>nja 201</w:t>
      </w:r>
      <w:r w:rsidR="008D6BD4">
        <w:t>8</w:t>
      </w:r>
      <w:r w:rsidRPr="0041082E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7F37B5" w:rsidP="002C4C28" w:rsidR="007F37B5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7F37B5" w:rsidP="004E475E" w:rsidR="007F37B5">
      <w:pPr>
        <w:jc w:val="both"/>
      </w:pPr>
    </w:p>
    <w:p w:rsidRDefault="00E42FA6" w:rsidP="007A72D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4030AB">
        <w:t>Kaja Topić</w:t>
      </w:r>
      <w:r w:rsidR="002D75EC">
        <w:t xml:space="preserve">, Zagreb, </w:t>
      </w:r>
      <w:r w:rsidR="004030AB">
        <w:t>Drage Gervaisa 23</w:t>
      </w:r>
      <w:r w:rsidR="00DC2C70">
        <w:t xml:space="preserve">, OIB </w:t>
      </w:r>
      <w:r w:rsidR="004030AB">
        <w:t>07173383476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4030AB">
        <w:t>22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4030AB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4030AB" w:rsidRPr="004030AB">
        <w:t>Kaja Topić, Zagreb, Drage Gervaisa 23, OIB 07173383476</w:t>
      </w:r>
      <w:r>
        <w:t xml:space="preserve">, da u roku 8 (osam) dana preda sudu pisano izvješće o financijsko-gospodarskom stanju dužnika, </w:t>
      </w:r>
      <w:r w:rsidR="001B5071">
        <w:t xml:space="preserve">te javnobilježnički </w:t>
      </w:r>
      <w:r w:rsidR="001B5071">
        <w:lastRenderedPageBreak/>
        <w:t>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B45C79" w:rsidP="00E42FA6" w:rsidR="00B45C79">
      <w:pPr>
        <w:jc w:val="center"/>
      </w:pPr>
    </w:p>
    <w:p w:rsidRDefault="00160CE1" w:rsidP="00E42FA6" w:rsidR="00160CE1">
      <w:pPr>
        <w:jc w:val="center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>
      <w:pPr>
        <w:jc w:val="both"/>
      </w:pPr>
    </w:p>
    <w:p w:rsidRDefault="00877796" w:rsidP="00E42FA6" w:rsidR="00877796">
      <w:pPr>
        <w:jc w:val="both"/>
      </w:pPr>
    </w:p>
    <w:p w:rsidRDefault="00877796" w:rsidP="00E42FA6" w:rsidR="0087779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334ABC">
        <w:t>30</w:t>
      </w:r>
      <w:r>
        <w:t>.</w:t>
      </w:r>
      <w:r w:rsidR="00334ABC">
        <w:t>1</w:t>
      </w:r>
      <w:r w:rsidR="00595F77">
        <w:t>0</w:t>
      </w:r>
      <w:r>
        <w:t>.201</w:t>
      </w:r>
      <w:r w:rsidR="00334ABC">
        <w:t>5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334ABC">
        <w:t>zahtjev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5919D7">
        <w:t>5</w:t>
      </w:r>
      <w:r>
        <w:t>-01/0</w:t>
      </w:r>
      <w:r w:rsidR="00104A3B">
        <w:t>4</w:t>
      </w:r>
      <w:r>
        <w:t xml:space="preserve"> Ur. broj 04-06-1</w:t>
      </w:r>
      <w:r w:rsidR="005919D7">
        <w:t>5</w:t>
      </w:r>
      <w:r>
        <w:t>-</w:t>
      </w:r>
      <w:r w:rsidR="00EB176A">
        <w:t>1</w:t>
      </w:r>
      <w:r w:rsidR="005919D7">
        <w:t>0051</w:t>
      </w:r>
      <w:r>
        <w:t xml:space="preserve"> od </w:t>
      </w:r>
      <w:r w:rsidR="005919D7">
        <w:t>29</w:t>
      </w:r>
      <w:r w:rsidR="00A15CA0">
        <w:t>.</w:t>
      </w:r>
      <w:r w:rsidR="005919D7">
        <w:t>1</w:t>
      </w:r>
      <w:r w:rsidR="001638F0">
        <w:t>0</w:t>
      </w:r>
      <w:r w:rsidR="00A15CA0">
        <w:t>.201</w:t>
      </w:r>
      <w:r w:rsidR="005919D7">
        <w:t>5</w:t>
      </w:r>
      <w:r w:rsidR="00A15CA0">
        <w:t xml:space="preserve">. godine, za </w:t>
      </w:r>
      <w:r w:rsidR="004360D2">
        <w:t>provedbu skraćenog</w:t>
      </w:r>
      <w:r w:rsidR="00A15CA0">
        <w:t xml:space="preserve"> stečajnog postupka nad dužnikom </w:t>
      </w:r>
      <w:r w:rsidR="004360D2" w:rsidRPr="004360D2">
        <w:t>T.A. GRAĐENJE društvo s ograničenom odgovornošću za trgovinu i usluge, Zagreb, R. Cimermana 48/II, MBS 080532410, OIB 94333291305</w:t>
      </w:r>
      <w:r w:rsidR="00A15CA0">
        <w:t xml:space="preserve">, temeljem odredbe čl. </w:t>
      </w:r>
      <w:r w:rsidR="004360D2">
        <w:t>444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4360D2">
        <w:t xml:space="preserve"> i 104/17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4360D2">
        <w:t>1</w:t>
      </w:r>
      <w:r w:rsidR="00950345">
        <w:t>.</w:t>
      </w:r>
      <w:r w:rsidR="001A2A3E">
        <w:t>0</w:t>
      </w:r>
      <w:r w:rsidR="004360D2">
        <w:t>9</w:t>
      </w:r>
      <w:r w:rsidR="00E42FA6">
        <w:t>.201</w:t>
      </w:r>
      <w:r w:rsidR="004360D2">
        <w:t>5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</w:t>
      </w:r>
      <w:r w:rsidR="004360D2">
        <w:t>328</w:t>
      </w:r>
      <w:r w:rsidR="00F4099D">
        <w:t xml:space="preserve"> dana, </w:t>
      </w:r>
      <w:r w:rsidR="00E42FA6">
        <w:t xml:space="preserve">u ukupnom iznosu od </w:t>
      </w:r>
      <w:r w:rsidR="004360D2">
        <w:t>1.381.499,25</w:t>
      </w:r>
      <w:r w:rsidR="00E42FA6">
        <w:t xml:space="preserve"> kn, u koji iznos je uračunata kamata i naknada FINE za provedbe ovrhe na novčanim sredstvima dužnika. Navodi da dužnik </w:t>
      </w:r>
      <w:r w:rsidR="00F166B6">
        <w:t>ne</w:t>
      </w:r>
      <w:r w:rsidR="006E7ABA">
        <w:t xml:space="preserve">ma </w:t>
      </w:r>
      <w:r w:rsidR="003A3C5D">
        <w:t>zaposlen</w:t>
      </w:r>
      <w:r w:rsidR="00F166B6">
        <w:t>ih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525166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F166B6">
        <w:t>2</w:t>
      </w:r>
      <w:r w:rsidR="00DC2C65">
        <w:t>9</w:t>
      </w:r>
      <w:r w:rsidR="001C7CF7" w:rsidRPr="001C7CF7">
        <w:t>.</w:t>
      </w:r>
      <w:r w:rsidR="00F166B6">
        <w:t>1</w:t>
      </w:r>
      <w:r w:rsidR="007B5BFB">
        <w:t>0</w:t>
      </w:r>
      <w:r w:rsidR="001C7CF7" w:rsidRPr="001C7CF7">
        <w:t>.201</w:t>
      </w:r>
      <w:r w:rsidR="00F166B6">
        <w:t>5</w:t>
      </w:r>
      <w:r>
        <w:t>.,</w:t>
      </w:r>
      <w:r w:rsidR="00052B4B">
        <w:t xml:space="preserve"> te navodi da dužnik na dan 29</w:t>
      </w:r>
      <w:r w:rsidR="00052B4B" w:rsidRPr="001C7CF7">
        <w:t>.</w:t>
      </w:r>
      <w:r w:rsidR="00052B4B">
        <w:t>10</w:t>
      </w:r>
      <w:r w:rsidR="00052B4B" w:rsidRPr="001C7CF7">
        <w:t>.201</w:t>
      </w:r>
      <w:r w:rsidR="00052B4B">
        <w:t>5. nema računa,</w:t>
      </w:r>
      <w:r>
        <w:t xml:space="preserve"> te </w:t>
      </w:r>
      <w:r w:rsidR="003C2AC2">
        <w:t>da</w:t>
      </w:r>
      <w:r w:rsidR="00395DFD">
        <w:t xml:space="preserve"> </w:t>
      </w:r>
      <w:r w:rsidR="007D1625">
        <w:t xml:space="preserve">na temelju čl. 112. st. 5. SZ </w:t>
      </w:r>
      <w:r w:rsidR="00395DFD">
        <w:t xml:space="preserve">dužnik </w:t>
      </w:r>
      <w:r w:rsidR="003C2AC2">
        <w:t xml:space="preserve">na ime predujma za namirenje troškova stečajnog postupka </w:t>
      </w:r>
      <w:r w:rsidR="00052B4B">
        <w:t>ne</w:t>
      </w:r>
      <w:r w:rsidR="003C2AC2">
        <w:t>ma zaplijenjena novčana sredstva</w:t>
      </w:r>
      <w:r w:rsidR="00D9463B">
        <w:t xml:space="preserve"> na dan </w:t>
      </w:r>
      <w:r w:rsidR="00052B4B">
        <w:t>28</w:t>
      </w:r>
      <w:r w:rsidR="007B5BFB" w:rsidRPr="007B5BFB">
        <w:t>.</w:t>
      </w:r>
      <w:r w:rsidR="00052B4B">
        <w:t>1</w:t>
      </w:r>
      <w:r w:rsidR="007B5BFB" w:rsidRPr="007B5BFB">
        <w:t>0.201</w:t>
      </w:r>
      <w:r w:rsidR="00EE5DF8">
        <w:t>5</w:t>
      </w:r>
      <w:r w:rsidR="005E56BF">
        <w:t>.</w:t>
      </w:r>
    </w:p>
    <w:p w:rsidRDefault="00EE5DF8" w:rsidP="00E42FA6" w:rsidR="00EE5DF8">
      <w:pPr>
        <w:ind w:firstLine="720"/>
        <w:jc w:val="both"/>
      </w:pPr>
    </w:p>
    <w:p w:rsidRDefault="00EE5DF8" w:rsidP="00E42FA6" w:rsidR="00EE5DF8">
      <w:pPr>
        <w:ind w:firstLine="720"/>
        <w:jc w:val="both"/>
      </w:pPr>
      <w:r>
        <w:t>Dana 15.02.2016. zaprimljen je na Trgovačkom sudu u Zagrebu prijedlog vjerovnika R</w:t>
      </w:r>
      <w:r w:rsidR="00AC7858">
        <w:t>H</w:t>
      </w:r>
      <w:r>
        <w:t>, MF, PU, Područni ured Zagreb za otvaranje stečajnog postupka, te obustavljen skraćeni stečajni postupak, pa će postupak biti nastavljen primjenom općih odredbi stečajnog postupka.</w:t>
      </w:r>
    </w:p>
    <w:p w:rsidRDefault="000F4257" w:rsidP="00E42FA6" w:rsidR="000F4257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877796">
        <w:t>6</w:t>
      </w:r>
      <w:r w:rsidRPr="00176811">
        <w:t xml:space="preserve">. </w:t>
      </w:r>
      <w:r w:rsidR="00877796">
        <w:t>i</w:t>
      </w:r>
      <w:r w:rsidR="007D1625">
        <w:t xml:space="preserve"> 1</w:t>
      </w:r>
      <w:r w:rsidR="00877796">
        <w:t>09</w:t>
      </w:r>
      <w:r w:rsidR="007D1625">
        <w:t xml:space="preserve">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 xml:space="preserve">Predmetni stečajni predmet Trgovačkog suda u Zagrebu dana 13.07.2017. zaprimljen je na Trgovačkom sudu u Osijeku temeljem rješenja Visokog Trgovačkog suda Republike Hrvatske u Zagrebu poslovnog broja 31-Su-525/17-10 od 26.06.2017. o </w:t>
      </w:r>
      <w:r>
        <w:lastRenderedPageBreak/>
        <w:t>određivanju Trgovačkog suda u Osijeku kao drugog stvarno nadležnog suda za postupanje u ovom stečajnom predmetu</w:t>
      </w:r>
      <w:r w:rsidR="00B56BE6">
        <w:t>.</w:t>
      </w:r>
    </w:p>
    <w:p w:rsidRDefault="00E42FA6" w:rsidP="00E42FA6" w:rsidR="00E42FA6">
      <w:pPr>
        <w:jc w:val="both"/>
      </w:pPr>
    </w:p>
    <w:p w:rsidRDefault="007F37B5" w:rsidP="00E42FA6" w:rsidR="007F37B5" w:rsidRPr="00DF2411">
      <w:pPr>
        <w:jc w:val="both"/>
      </w:pPr>
    </w:p>
    <w:p w:rsidRDefault="00E42FA6" w:rsidP="003B6B1C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877796" w:rsidRPr="00877796">
        <w:rPr>
          <w:b w:val="false"/>
        </w:rPr>
        <w:t>2. siječnja 2018</w:t>
      </w:r>
      <w:r w:rsidRPr="00821DA2">
        <w:rPr>
          <w:b w:val="false"/>
        </w:rPr>
        <w:t xml:space="preserve">. </w:t>
      </w:r>
    </w:p>
    <w:p w:rsidRDefault="007F37B5" w:rsidP="007F37B5" w:rsidR="007F37B5">
      <w:pPr>
        <w:rPr>
          <w:lang w:eastAsia="hr-HR"/>
        </w:rPr>
      </w:pPr>
    </w:p>
    <w:p w:rsidRDefault="007F37B5" w:rsidP="007F37B5" w:rsidR="007F37B5" w:rsidRPr="007F37B5">
      <w:pPr>
        <w:rPr>
          <w:lang w:eastAsia="hr-HR"/>
        </w:rPr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9609F" w:rsidR="00425E7E" w:rsidRPr="00E9609F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2E24DE" w:rsidP="00E42FA6" w:rsidR="002E24DE">
      <w:pPr>
        <w:jc w:val="both"/>
        <w:rPr>
          <w:bCs/>
        </w:rPr>
      </w:pPr>
    </w:p>
    <w:p w:rsidRDefault="007F37B5" w:rsidP="00E42FA6" w:rsidR="007F37B5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7F37B5" w:rsidP="00E42FA6" w:rsidR="007F37B5">
      <w:pPr>
        <w:jc w:val="both"/>
        <w:rPr>
          <w:bCs/>
        </w:rPr>
      </w:pPr>
    </w:p>
    <w:p w:rsidRDefault="007F37B5" w:rsidP="00E42FA6" w:rsidR="007F37B5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7F37B5" w:rsidP="007F37B5" w:rsidR="007F37B5">
      <w:pPr>
        <w:numPr>
          <w:ilvl w:val="0"/>
          <w:numId w:val="8"/>
        </w:numPr>
        <w:jc w:val="both"/>
      </w:pPr>
      <w:r w:rsidRPr="007F37B5">
        <w:t>Kaja Topić, Zagreb, Drage Gervaisa 23</w:t>
      </w:r>
    </w:p>
    <w:p w:rsidRDefault="00E42FA6" w:rsidP="007F37B5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3B6B1C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51108">
      <w:rPr>
        <w:noProof/>
      </w:rPr>
      <w:t>3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00397D" w:rsidRPr="0000397D">
      <w:t>1222/17-3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97D"/>
    <w:rsid w:val="00022A47"/>
    <w:rsid w:val="000245B8"/>
    <w:rsid w:val="00030615"/>
    <w:rsid w:val="0003421E"/>
    <w:rsid w:val="00045996"/>
    <w:rsid w:val="00052B4B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4257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135F3"/>
    <w:rsid w:val="00330999"/>
    <w:rsid w:val="00333984"/>
    <w:rsid w:val="00334ABC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4030AB"/>
    <w:rsid w:val="0041082E"/>
    <w:rsid w:val="00410D9A"/>
    <w:rsid w:val="00425E7E"/>
    <w:rsid w:val="004360D2"/>
    <w:rsid w:val="00440509"/>
    <w:rsid w:val="00450450"/>
    <w:rsid w:val="004516F3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19D7"/>
    <w:rsid w:val="00593882"/>
    <w:rsid w:val="00595F77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11"/>
    <w:rsid w:val="00650092"/>
    <w:rsid w:val="00650D8D"/>
    <w:rsid w:val="00651108"/>
    <w:rsid w:val="00654565"/>
    <w:rsid w:val="006610B9"/>
    <w:rsid w:val="00667214"/>
    <w:rsid w:val="006740D6"/>
    <w:rsid w:val="00683E8D"/>
    <w:rsid w:val="006A34CE"/>
    <w:rsid w:val="006B0C38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F37B5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77796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D6BD4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C7858"/>
    <w:rsid w:val="00AD694D"/>
    <w:rsid w:val="00AE1CD3"/>
    <w:rsid w:val="00AF7215"/>
    <w:rsid w:val="00B062F1"/>
    <w:rsid w:val="00B11825"/>
    <w:rsid w:val="00B246D8"/>
    <w:rsid w:val="00B252A8"/>
    <w:rsid w:val="00B33D85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C2C65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E5DF8"/>
    <w:rsid w:val="00EF08E3"/>
    <w:rsid w:val="00EF6417"/>
    <w:rsid w:val="00EF74DB"/>
    <w:rsid w:val="00F078AC"/>
    <w:rsid w:val="00F10B9E"/>
    <w:rsid w:val="00F12013"/>
    <w:rsid w:val="00F166B6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1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1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1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1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1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1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1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St-1222/2017</izvorni_sadrzaj>
    <derivirana_varijabla naziv="DomainObject.Predmet.OznakaBroj_1">St-1222/2017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T.A. GRAĐENJE d.o.o.</izvorni_sadrzaj>
    <derivirana_varijabla naziv="DomainObject.Predmet.ProtustrankaFormated_1">  T.A. GRAĐENJE d.o.o.</derivirana_varijabla>
  </DomainObject.Predmet.ProtustrankaFormated>
  <DomainObject.Predmet.ProtustrankaFormatedOIB>
    <izvorni_sadrzaj>  T.A. GRAĐENJE d.o.o., OIB 94333291305</izvorni_sadrzaj>
    <derivirana_varijabla naziv="DomainObject.Predmet.ProtustrankaFormatedOIB_1">  T.A. GRAĐENJE d.o.o., OIB 94333291305</derivirana_varijabla>
  </DomainObject.Predmet.ProtustrankaFormatedOIB>
  <DomainObject.Predmet.ProtustrankaFormatedWithAdress>
    <izvorni_sadrzaj> T.A. GRAĐENJE d.o.o., R. Cimermana 48/II, 10000 Zagreb</izvorni_sadrzaj>
    <derivirana_varijabla naziv="DomainObject.Predmet.ProtustrankaFormatedWithAdress_1"> T.A. GRAĐENJE d.o.o., R. Cimermana 48/II, 10000 Zagreb</derivirana_varijabla>
  </DomainObject.Predmet.ProtustrankaFormatedWithAdress>
  <DomainObject.Predmet.ProtustrankaFormatedWithAdressOIB>
    <izvorni_sadrzaj> T.A. GRAĐENJE d.o.o., OIB 94333291305, R. Cimermana 48/II, 10000 Zagreb</izvorni_sadrzaj>
    <derivirana_varijabla naziv="DomainObject.Predmet.ProtustrankaFormatedWithAdressOIB_1"> T.A. GRAĐENJE d.o.o., OIB 94333291305, R. Cimermana 48/II, 10000 Zagreb</derivirana_varijabla>
  </DomainObject.Predmet.ProtustrankaFormatedWithAdressOIB>
  <DomainObject.Predmet.ProtustrankaWithAdress>
    <izvorni_sadrzaj>T.A. GRAĐENJE d.o.o. R. Cimermana 48/II, 10000 Zagreb</izvorni_sadrzaj>
    <derivirana_varijabla naziv="DomainObject.Predmet.ProtustrankaWithAdress_1">T.A. GRAĐENJE d.o.o. R. Cimermana 48/II, 10000 Zagreb</derivirana_varijabla>
  </DomainObject.Predmet.ProtustrankaWithAdress>
  <DomainObject.Predmet.ProtustrankaWithAdressOIB>
    <izvorni_sadrzaj>T.A. GRAĐENJE d.o.o., OIB 94333291305, R. Cimermana 48/II, 10000 Zagreb</izvorni_sadrzaj>
    <derivirana_varijabla naziv="DomainObject.Predmet.ProtustrankaWithAdressOIB_1">T.A. GRAĐENJE d.o.o., OIB 94333291305, R. Cimermana 48/II, 10000 Zagreb</derivirana_varijabla>
  </DomainObject.Predmet.ProtustrankaWithAdressOIB>
  <DomainObject.Predmet.ProtustrankaNazivFormated>
    <izvorni_sadrzaj>T.A. GRAĐENJE d.o.o.</izvorni_sadrzaj>
    <derivirana_varijabla naziv="DomainObject.Predmet.ProtustrankaNazivFormated_1">T.A. GRAĐENJE d.o.o.</derivirana_varijabla>
  </DomainObject.Predmet.ProtustrankaNazivFormated>
  <DomainObject.Predmet.ProtustrankaNazivFormatedOIB>
    <izvorni_sadrzaj>T.A. GRAĐENJE d.o.o., OIB 94333291305</izvorni_sadrzaj>
    <derivirana_varijabla naziv="DomainObject.Predmet.ProtustrankaNazivFormatedOIB_1">T.A. GRAĐENJE d.o.o., OIB 94333291305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T.A. GRAĐENJE d.o.o.</item>
    </izvorni_sadrzaj>
    <derivirana_varijabla naziv="DomainObject.Predmet.ProtuStrankaListFormated_1">
      <item>T.A. GRAĐENJE d.o.o.</item>
    </derivirana_varijabla>
  </DomainObject.Predmet.ProtuStrankaListFormated>
  <DomainObject.Predmet.ProtuStrankaListFormatedOIB>
    <izvorni_sadrzaj>
      <item>T.A. GRAĐENJE d.o.o., OIB 94333291305</item>
    </izvorni_sadrzaj>
    <derivirana_varijabla naziv="DomainObject.Predmet.ProtuStrankaListFormatedOIB_1">
      <item>T.A. GRAĐENJE d.o.o., OIB 94333291305</item>
    </derivirana_varijabla>
  </DomainObject.Predmet.ProtuStrankaListFormatedOIB>
  <DomainObject.Predmet.ProtuStrankaListFormatedWithAdress>
    <izvorni_sadrzaj>
      <item>T.A. GRAĐENJE d.o.o., R. Cimermana 48/II, 10000 Zagreb</item>
    </izvorni_sadrzaj>
    <derivirana_varijabla naziv="DomainObject.Predmet.ProtuStrankaListFormatedWithAdress_1">
      <item>T.A. GRAĐENJE d.o.o., R. Cimermana 48/II, 10000 Zagreb</item>
    </derivirana_varijabla>
  </DomainObject.Predmet.ProtuStrankaListFormatedWithAdress>
  <DomainObject.Predmet.ProtuStrankaListFormatedWithAdressOIB>
    <izvorni_sadrzaj>
      <item>T.A. GRAĐENJE d.o.o., OIB 94333291305, R. Cimermana 48/II, 10000 Zagreb</item>
    </izvorni_sadrzaj>
    <derivirana_varijabla naziv="DomainObject.Predmet.ProtuStrankaListFormatedWithAdressOIB_1">
      <item>T.A. GRAĐENJE d.o.o., OIB 94333291305, R. Cimermana 48/II, 10000 Zagreb</item>
    </derivirana_varijabla>
  </DomainObject.Predmet.ProtuStrankaListFormatedWithAdressOIB>
  <DomainObject.Predmet.ProtuStrankaListNazivFormated>
    <izvorni_sadrzaj>
      <item>T.A. GRAĐENJE d.o.o.</item>
    </izvorni_sadrzaj>
    <derivirana_varijabla naziv="DomainObject.Predmet.ProtuStrankaListNazivFormated_1">
      <item>T.A. GRAĐENJE d.o.o.</item>
    </derivirana_varijabla>
  </DomainObject.Predmet.ProtuStrankaListNazivFormated>
  <DomainObject.Predmet.ProtuStrankaListNazivFormatedOIB>
    <izvorni_sadrzaj>
      <item>T.A. GRAĐENJE d.o.o., OIB 94333291305</item>
    </izvorni_sadrzaj>
    <derivirana_varijabla naziv="DomainObject.Predmet.ProtuStrankaListNazivFormatedOIB_1">
      <item>T.A. GRAĐENJE d.o.o., OIB 94333291305</item>
    </derivirana_varijabla>
  </DomainObject.Predmet.ProtuStrankaListNazivFormatedOIB>
  <DomainObject.Predmet.OstaliListFormated>
    <izvorni_sadrzaj>
      <item>ŽDO u Zagrebu</item>
    </izvorni_sadrzaj>
    <derivirana_varijabla naziv="DomainObject.Predmet.OstaliListFormated_1">
      <item>ŽDO u Zagrebu</item>
    </derivirana_varijabla>
  </DomainObject.Predmet.OstaliListFormated>
  <DomainObject.Predmet.OstaliListFormatedOIB>
    <izvorni_sadrzaj>
      <item>ŽDO u Zagrebu, OIB 16488001145</item>
    </izvorni_sadrzaj>
    <derivirana_varijabla naziv="DomainObject.Predmet.OstaliListFormatedOIB_1">
      <item>ŽDO u Zagrebu, OIB 16488001145</item>
    </derivirana_varijabla>
  </DomainObject.Predmet.OstaliListFormatedOIB>
  <DomainObject.Predmet.OstaliListFormatedWithAdress>
    <izvorni_sadrzaj>
      <item>ŽDO u Zagrebu, Savska cesta 41, 10000 Zagreb</item>
    </izvorni_sadrzaj>
    <derivirana_varijabla naziv="DomainObject.Predmet.OstaliListFormatedWithAdress_1">
      <item>ŽDO u Zagrebu, Savska cesta 41, 10000 Zagreb</item>
    </derivirana_varijabla>
  </DomainObject.Predmet.OstaliListFormatedWithAdress>
  <DomainObject.Predmet.OstaliListFormatedWithAdressOIB>
    <izvorni_sadrzaj>
      <item>ŽDO u Zagrebu, OIB 16488001145, Savska cesta 41, 10000 Zagreb</item>
    </izvorni_sadrzaj>
    <derivirana_varijabla naziv="DomainObject.Predmet.OstaliListFormatedWithAdressOIB_1">
      <item>ŽDO u Zagrebu, OIB 16488001145, Savska cesta 41, 10000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T.A. GRAĐENJE d.o.o.</izvorni_sadrzaj>
    <derivirana_varijabla naziv="DomainObject.Predmet.ProtustrankaIDrugi_1">T.A.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T.A. GRAĐENJE d.o.o., OIB 94333291305, R. Cimermana 48/II, 10000 Zagreb</izvorni_sadrzaj>
    <derivirana_varijabla naziv="DomainObject.Predmet.ProtustrankaIDrugiAdressOIB_1">T.A. GRAĐENJE d.o.o., OIB 94333291305, R. Cimermana 48/II,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T.A. GRAĐENJE d.o.o.</item>
      <item>FINA Regionalni centar Zagreb</item>
      <item>RH MF Porezna uprava Zagreb</item>
      <item>ŽDO u Zagrebu</item>
    </izvorni_sadrzaj>
    <derivirana_varijabla naziv="DomainObject.Predmet.SudioniciListNaziv_1">
      <item>T.A. GRAĐENJE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T.A. GRAĐENJE d.o.o., OIB 94333291305, R. Cimermana 48/II,10000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T.A. GRAĐENJE d.o.o., OIB 94333291305, R. Cimermana 48/II,10000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94333291305</item>
      <item>, OIB 85821130368</item>
      <item>, OIB 18683136487</item>
      <item>, OIB 16488001145</item>
    </izvorni_sadrzaj>
    <derivirana_varijabla naziv="DomainObject.Predmet.SudioniciListNazivOIB_1">
      <item>, OIB 94333291305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030CC-2AC2-473C-9AD7-4B8BB5C0A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642</properties:Words>
  <properties:Characters>3584</properties:Characters>
  <properties:Lines>106</properties:Lines>
  <properties:Paragraphs>28</properties:Paragraphs>
  <properties:TotalTime>268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2017-07-20T09:49:00Z</cp:lastPrinted>
  <dcterms:modified xmlns:xsi="http://www.w3.org/2001/XMLSchema-instance" xsi:type="dcterms:W3CDTF">2018-01-02T11:19:00Z</dcterms:modified>
  <cp:revision>46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