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c1ce" w14:paraId="7dec1ce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AE5965">
        <w:t>VESNA MARKE</w:t>
      </w:r>
      <w:r w:rsidR="00C53F56">
        <w:t>TING d.o.o.</w:t>
      </w:r>
      <w:r w:rsidR="00917747">
        <w:t xml:space="preserve"> za </w:t>
      </w:r>
      <w:r w:rsidR="00DB477D">
        <w:t>u</w:t>
      </w:r>
      <w:r w:rsidR="003E1E9F">
        <w:t>sluge</w:t>
      </w:r>
      <w:r w:rsidR="00C53F56">
        <w:t xml:space="preserve"> i turistička agencija</w:t>
      </w:r>
      <w:r w:rsidR="00917747">
        <w:t>, OIB:</w:t>
      </w:r>
      <w:r w:rsidR="00C53F56">
        <w:t xml:space="preserve"> 40332622440</w:t>
      </w:r>
      <w:r w:rsidR="00917747">
        <w:t>, MBS:</w:t>
      </w:r>
      <w:r w:rsidR="00C53F56">
        <w:t xml:space="preserve"> 081011565</w:t>
      </w:r>
      <w:r w:rsidR="00917747">
        <w:t xml:space="preserve">, </w:t>
      </w:r>
      <w:r w:rsidR="00F95975">
        <w:t xml:space="preserve">Zagreb, </w:t>
      </w:r>
      <w:r w:rsidR="00C53F56">
        <w:t>Čulinečka 56</w:t>
      </w:r>
      <w:r w:rsidR="000E63C2">
        <w:t>,</w:t>
      </w:r>
      <w:r w:rsidR="00FB1F31">
        <w:t xml:space="preserve"> </w:t>
      </w:r>
      <w:r w:rsidR="00F62109">
        <w:t>12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AE5965">
        <w:t>VESNA MARKE</w:t>
      </w:r>
      <w:r w:rsidR="00AE5965" w:rsidRPr="00AE5965">
        <w:t>TING d.o.o. za usluge i turistička agencija, OIB: 40332622440, MBS: 081011565, Zagreb, Čulinečka 56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9C51DB">
        <w:t>Siniša Rajnovi</w:t>
      </w:r>
      <w:r w:rsidR="006F4149">
        <w:t>ć</w:t>
      </w:r>
      <w:r w:rsidR="00F8141A">
        <w:t xml:space="preserve">, OIB: </w:t>
      </w:r>
      <w:r w:rsidR="009C51DB">
        <w:t>86217384445</w:t>
      </w:r>
      <w:r w:rsidR="00F8141A">
        <w:t xml:space="preserve">, </w:t>
      </w:r>
      <w:r w:rsidR="009C51DB">
        <w:t>Milanovac, Virovitica, Sv. Trojstva 87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AE5965">
        <w:t>VESNA MARKE</w:t>
      </w:r>
      <w:r w:rsidR="00AE5965" w:rsidRPr="00AE5965">
        <w:t>TING d.o.o. za usluge i turistička agencija, OIB: 40332622440, MBS: 081011565, Zagreb, Čulinečka 56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AE1949">
        <w:rPr>
          <w:bCs/>
        </w:rPr>
        <w:t>8. rujna</w:t>
      </w:r>
      <w:r w:rsidRPr="0081735B">
        <w:rPr>
          <w:bCs/>
        </w:rPr>
        <w:t xml:space="preserve"> 201</w:t>
      </w:r>
      <w:r w:rsidR="00AE1949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0318BE">
        <w:rPr>
          <w:bCs/>
        </w:rPr>
        <w:t>7</w:t>
      </w:r>
      <w:r w:rsidR="00A51673">
        <w:rPr>
          <w:bCs/>
        </w:rPr>
        <w:t>-01/04, Ur.broj: 04-06-17</w:t>
      </w:r>
      <w:r w:rsidRPr="0081735B">
        <w:rPr>
          <w:bCs/>
        </w:rPr>
        <w:t>-</w:t>
      </w:r>
      <w:r w:rsidR="00AE1949">
        <w:rPr>
          <w:bCs/>
        </w:rPr>
        <w:t>4467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AE1949">
        <w:rPr>
          <w:bCs/>
        </w:rPr>
        <w:t>6. rujna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AE5965">
        <w:t>VESNA MARKE</w:t>
      </w:r>
      <w:r w:rsidR="00AE5965" w:rsidRPr="00AE5965">
        <w:t>TING d.o.o. za usluge i turistička agencija, OIB: 40332622440, MBS: 081011565, Zagreb, Čulinečka 56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0E63C2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541DE5">
        <w:t>4</w:t>
      </w:r>
      <w:r>
        <w:t>. travnja 2018. objavio je Oglas na mrežnoj stranici e-oglasna ploča sudova pod poslovnim brojem 19 St-</w:t>
      </w:r>
      <w:r w:rsidR="00AE1949">
        <w:t>480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12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75F0">
        <w:t>3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45C" w:rsidP="005C2CD1" w:rsidR="00B8445C">
      <w:r>
        <w:separator/>
      </w:r>
    </w:p>
  </w:endnote>
  <w:endnote w:id="0" w:type="continuationSeparator">
    <w:p w:rsidRDefault="00B8445C" w:rsidP="005C2CD1" w:rsidR="00B84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45C" w:rsidP="005C2CD1" w:rsidR="00B8445C">
      <w:r>
        <w:separator/>
      </w:r>
    </w:p>
  </w:footnote>
  <w:footnote w:id="0" w:type="continuationSeparator">
    <w:p w:rsidRDefault="00B8445C" w:rsidP="005C2CD1" w:rsidR="00B844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826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A3461D">
          <w:t>480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A3461D">
      <w:t>480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20B9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A721B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1E9F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20537"/>
    <w:rsid w:val="00534964"/>
    <w:rsid w:val="0053545A"/>
    <w:rsid w:val="00541519"/>
    <w:rsid w:val="00541DE5"/>
    <w:rsid w:val="005437AE"/>
    <w:rsid w:val="00545E50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51DB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3461D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AE1949"/>
    <w:rsid w:val="00AE5965"/>
    <w:rsid w:val="00B17061"/>
    <w:rsid w:val="00B17326"/>
    <w:rsid w:val="00B24B41"/>
    <w:rsid w:val="00B3448E"/>
    <w:rsid w:val="00B706CB"/>
    <w:rsid w:val="00B7644F"/>
    <w:rsid w:val="00B82540"/>
    <w:rsid w:val="00B8445C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53F56"/>
    <w:rsid w:val="00C6361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4826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DF5F92"/>
    <w:rsid w:val="00E06819"/>
    <w:rsid w:val="00E23AF8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95975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St-480/2018</izvorni_sadrzaj>
    <derivirana_varijabla naziv="DomainObject.Predmet.OznakaBroj_1">St-480/2018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VESNA MARKETING d.o.o.</izvorni_sadrzaj>
    <derivirana_varijabla naziv="DomainObject.Predmet.ProtustrankaFormated_1">  VESNA MARKETING d.o.o.</derivirana_varijabla>
  </DomainObject.Predmet.ProtustrankaFormated>
  <DomainObject.Predmet.ProtustrankaFormatedOIB>
    <izvorni_sadrzaj>  VESNA MARKETING d.o.o., OIB 40332622440</izvorni_sadrzaj>
    <derivirana_varijabla naziv="DomainObject.Predmet.ProtustrankaFormatedOIB_1">  VESNA MARKETING d.o.o., OIB 40332622440</derivirana_varijabla>
  </DomainObject.Predmet.ProtustrankaFormatedOIB>
  <DomainObject.Predmet.ProtustrankaFormatedWithAdress>
    <izvorni_sadrzaj> VESNA MARKETING d.o.o., Čulinečka 56, 10000 Zagreb</izvorni_sadrzaj>
    <derivirana_varijabla naziv="DomainObject.Predmet.ProtustrankaFormatedWithAdress_1"> VESNA MARKETING d.o.o., Čulinečka 56, 10000 Zagreb</derivirana_varijabla>
  </DomainObject.Predmet.ProtustrankaFormatedWithAdress>
  <DomainObject.Predmet.ProtustrankaFormatedWithAdressOIB>
    <izvorni_sadrzaj> VESNA MARKETING d.o.o., OIB 40332622440, Čulinečka 56, 10000 Zagreb</izvorni_sadrzaj>
    <derivirana_varijabla naziv="DomainObject.Predmet.ProtustrankaFormatedWithAdressOIB_1"> VESNA MARKETING d.o.o., OIB 40332622440, Čulinečka 56, 10000 Zagreb</derivirana_varijabla>
  </DomainObject.Predmet.ProtustrankaFormatedWithAdressOIB>
  <DomainObject.Predmet.ProtustrankaWithAdress>
    <izvorni_sadrzaj>VESNA MARKETING d.o.o. Čulinečka 56, 10000 Zagreb</izvorni_sadrzaj>
    <derivirana_varijabla naziv="DomainObject.Predmet.ProtustrankaWithAdress_1">VESNA MARKETING d.o.o. Čulinečka 56, 10000 Zagreb</derivirana_varijabla>
  </DomainObject.Predmet.ProtustrankaWithAdress>
  <DomainObject.Predmet.ProtustrankaWithAdressOIB>
    <izvorni_sadrzaj>VESNA MARKETING d.o.o., OIB 40332622440, Čulinečka 56, 10000 Zagreb</izvorni_sadrzaj>
    <derivirana_varijabla naziv="DomainObject.Predmet.ProtustrankaWithAdressOIB_1">VESNA MARKETING d.o.o., OIB 40332622440, Čulinečka 56, 10000 Zagreb</derivirana_varijabla>
  </DomainObject.Predmet.ProtustrankaWithAdressOIB>
  <DomainObject.Predmet.ProtustrankaNazivFormated>
    <izvorni_sadrzaj>VESNA MARKETING d.o.o.</izvorni_sadrzaj>
    <derivirana_varijabla naziv="DomainObject.Predmet.ProtustrankaNazivFormated_1">VESNA MARKETING d.o.o.</derivirana_varijabla>
  </DomainObject.Predmet.ProtustrankaNazivFormated>
  <DomainObject.Predmet.ProtustrankaNazivFormatedOIB>
    <izvorni_sadrzaj>VESNA MARKETING d.o.o., OIB 40332622440</izvorni_sadrzaj>
    <derivirana_varijabla naziv="DomainObject.Predmet.ProtustrankaNazivFormatedOIB_1">VESNA MARKETING d.o.o., OIB 40332622440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VESNA MARKETING d.o.o.</item>
    </izvorni_sadrzaj>
    <derivirana_varijabla naziv="DomainObject.Predmet.ProtuStrankaListFormated_1">
      <item>VESNA MARKETING d.o.o.</item>
    </derivirana_varijabla>
  </DomainObject.Predmet.ProtuStrankaListFormated>
  <DomainObject.Predmet.ProtuStrankaListFormatedOIB>
    <izvorni_sadrzaj>
      <item>VESNA MARKETING d.o.o., OIB 40332622440</item>
    </izvorni_sadrzaj>
    <derivirana_varijabla naziv="DomainObject.Predmet.ProtuStrankaListFormatedOIB_1">
      <item>VESNA MARKETING d.o.o., OIB 40332622440</item>
    </derivirana_varijabla>
  </DomainObject.Predmet.ProtuStrankaListFormatedOIB>
  <DomainObject.Predmet.ProtuStrankaListFormatedWithAdress>
    <izvorni_sadrzaj>
      <item>VESNA MARKETING d.o.o., Čulinečka 56, 10000 Zagreb</item>
    </izvorni_sadrzaj>
    <derivirana_varijabla naziv="DomainObject.Predmet.ProtuStrankaListFormatedWithAdress_1">
      <item>VESNA MARKETING d.o.o., Čulinečka 56, 10000 Zagreb</item>
    </derivirana_varijabla>
  </DomainObject.Predmet.ProtuStrankaListFormatedWithAdress>
  <DomainObject.Predmet.ProtuStrankaListFormatedWithAdressOIB>
    <izvorni_sadrzaj>
      <item>VESNA MARKETING d.o.o., OIB 40332622440, Čulinečka 56, 10000 Zagreb</item>
    </izvorni_sadrzaj>
    <derivirana_varijabla naziv="DomainObject.Predmet.ProtuStrankaListFormatedWithAdressOIB_1">
      <item>VESNA MARKETING d.o.o., OIB 40332622440, Čulinečka 56, 10000 Zagreb</item>
    </derivirana_varijabla>
  </DomainObject.Predmet.ProtuStrankaListFormatedWithAdressOIB>
  <DomainObject.Predmet.ProtuStrankaListNazivFormated>
    <izvorni_sadrzaj>
      <item>VESNA MARKETING d.o.o.</item>
    </izvorni_sadrzaj>
    <derivirana_varijabla naziv="DomainObject.Predmet.ProtuStrankaListNazivFormated_1">
      <item>VESNA MARKETING d.o.o.</item>
    </derivirana_varijabla>
  </DomainObject.Predmet.ProtuStrankaListNazivFormated>
  <DomainObject.Predmet.ProtuStrankaListNazivFormatedOIB>
    <izvorni_sadrzaj>
      <item>VESNA MARKETING d.o.o., OIB 40332622440</item>
    </izvorni_sadrzaj>
    <derivirana_varijabla naziv="DomainObject.Predmet.ProtuStrankaListNazivFormatedOIB_1">
      <item>VESNA MARKETING d.o.o., OIB 40332622440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VESNA MARKETING d.o.o.</izvorni_sadrzaj>
    <derivirana_varijabla naziv="DomainObject.Predmet.ProtustrankaIDrugi_1">VESNA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VESNA MARKETING d.o.o., OIB 40332622440, Čulinečka 56, 10000 Zagreb</izvorni_sadrzaj>
    <derivirana_varijabla naziv="DomainObject.Predmet.ProtustrankaIDrugiAdressOIB_1">VESNA MARKETING d.o.o., OIB 40332622440, Čulinečka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MARKETING d.o.o.</item>
      <item>FINA Regionalni centar Zagreb</item>
    </izvorni_sadrzaj>
    <derivirana_varijabla naziv="DomainObject.Predmet.SudioniciListNaziv_1">
      <item>VESNA MARKETING d.o.o.</item>
      <item>FINA Regionalni centar Zagreb</item>
    </derivirana_varijabla>
  </DomainObject.Predmet.SudioniciListNaziv>
  <DomainObject.Predmet.SudioniciListAdressOIB>
    <izvorni_sadrzaj>
      <item>VESNA MARKETING d.o.o., OIB 40332622440, Čulinečka 56,10000 Zagreb</item>
      <item>FINA Regionalni centar Zagreb, OIB 85821130368, Trg svibanjskih žrtava 1995. 1,10000 Zagreb</item>
    </izvorni_sadrzaj>
    <derivirana_varijabla naziv="DomainObject.Predmet.SudioniciListAdressOIB_1">
      <item>VESNA MARKETING d.o.o., OIB 40332622440, Čulinečka 56,10000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40332622440</item>
      <item>, OIB 85821130368</item>
    </izvorni_sadrzaj>
    <derivirana_varijabla naziv="DomainObject.Predmet.SudioniciListNazivOIB_1">
      <item>, OIB 40332622440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6BD78-4EB2-40AB-940A-E6C4C1B45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3156</properties:Characters>
  <properties:Lines>93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2018-06-12T10:58:00Z</dcterms:created>
  <dc:creator>Korisnik</dc:creator>
  <cp:lastModifiedBy>Renata Horvat</cp:lastModifiedBy>
  <cp:lastPrinted>2018-06-12T10:52:00Z</cp:lastPrinted>
  <dcterms:modified xmlns:xsi="http://www.w3.org/2001/XMLSchema-instance" xsi:type="dcterms:W3CDTF">2018-06-12T11:02:00Z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(VESNA-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