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adf2" w14:paraId="048adf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30FAF">
        <w:t>388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730FA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30FAF">
        <w:t>ZMORAC NEKRETNINE d.o.o.</w:t>
      </w:r>
      <w:r w:rsidR="00730FAF" w:rsidRPr="00E1312F">
        <w:t xml:space="preserve">, </w:t>
      </w:r>
      <w:r w:rsidR="00730FAF">
        <w:t>Preko</w:t>
      </w:r>
      <w:r w:rsidR="00730FAF" w:rsidRPr="00E1312F">
        <w:t xml:space="preserve">, </w:t>
      </w:r>
      <w:r w:rsidR="00730FAF">
        <w:t>Vrulja 2</w:t>
      </w:r>
      <w:r w:rsidR="00730FAF" w:rsidRPr="00E1312F">
        <w:t xml:space="preserve">, OIB: </w:t>
      </w:r>
      <w:r w:rsidR="00730FAF">
        <w:t>28752794352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53C56" w:rsidP="006525A1" w:rsidR="006525A1" w:rsidRPr="00816C78">
      <w:pPr>
        <w:jc w:val="both"/>
      </w:pPr>
      <w:r>
        <w:t>Početak u 10</w:t>
      </w:r>
      <w:r w:rsidR="00076762">
        <w:t>,</w:t>
      </w:r>
      <w:r>
        <w:t>14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A53C56" w:rsidP="00BE31FC" w:rsidR="00A53C56">
      <w:pPr>
        <w:jc w:val="both"/>
      </w:pPr>
    </w:p>
    <w:p w:rsidRDefault="00A53C56" w:rsidP="00A53C56" w:rsidR="00A53C56">
      <w:pPr>
        <w:jc w:val="both"/>
      </w:pPr>
      <w:r w:rsidRPr="00816C78">
        <w:t>Za stečajnog dužnika:</w:t>
      </w:r>
      <w:r>
        <w:t xml:space="preserve"> nitko, dostava uredna</w:t>
      </w:r>
    </w:p>
    <w:p w:rsidRDefault="00A53C56" w:rsidP="00A53C56" w:rsidR="00A53C56" w:rsidRPr="00816C78">
      <w:pPr>
        <w:jc w:val="both"/>
      </w:pPr>
      <w:r w:rsidRPr="00816C78">
        <w:t xml:space="preserve">                                       </w:t>
      </w:r>
    </w:p>
    <w:p w:rsidRDefault="00A53C56" w:rsidP="00A53C56" w:rsidR="00A53C56">
      <w:pPr>
        <w:jc w:val="both"/>
      </w:pPr>
      <w:r w:rsidRPr="00816C78">
        <w:t>Za predlagatelja</w:t>
      </w:r>
      <w:r>
        <w:t>:  nitko</w:t>
      </w:r>
    </w:p>
    <w:p w:rsidRDefault="00A53C56" w:rsidP="00A53C56" w:rsidR="00A53C56">
      <w:pPr>
        <w:jc w:val="both"/>
      </w:pPr>
    </w:p>
    <w:p w:rsidRDefault="00A53C56" w:rsidP="00A53C56" w:rsidR="00A53C56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A53C56" w:rsidP="00A53C56" w:rsidR="00A53C56">
      <w:pPr>
        <w:jc w:val="both"/>
      </w:pPr>
    </w:p>
    <w:p w:rsidRDefault="00A53C56" w:rsidP="00A53C56" w:rsidR="00A53C56">
      <w:pPr>
        <w:jc w:val="both"/>
      </w:pPr>
      <w:r>
        <w:t>Odluka će se donijeti u zakonskom roku.</w:t>
      </w:r>
    </w:p>
    <w:p w:rsidRDefault="00A53C56" w:rsidP="00A53C56" w:rsidR="00A53C56">
      <w:pPr>
        <w:jc w:val="both"/>
      </w:pPr>
    </w:p>
    <w:p w:rsidRDefault="00A53C56" w:rsidP="00A53C56" w:rsidR="00A53C56" w:rsidRPr="002C241F">
      <w:pPr>
        <w:jc w:val="both"/>
      </w:pPr>
      <w:r w:rsidRPr="002C241F">
        <w:t xml:space="preserve">Dovršeno u </w:t>
      </w:r>
      <w:r>
        <w:t>10,15 sati</w:t>
      </w:r>
    </w:p>
    <w:p w:rsidRDefault="00A53C56" w:rsidP="00A53C56" w:rsidR="00A53C56">
      <w:pPr>
        <w:jc w:val="both"/>
      </w:pPr>
    </w:p>
    <w:p w:rsidRDefault="00A53C56" w:rsidP="00A53C56" w:rsidR="00A53C56" w:rsidRPr="002C241F">
      <w:pPr>
        <w:ind w:firstLine="708"/>
        <w:jc w:val="both"/>
      </w:pPr>
    </w:p>
    <w:p w:rsidRDefault="00A53C56" w:rsidP="00A53C56" w:rsidR="00A53C56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53C56" w:rsidP="00A53C56" w:rsidR="00A53C56" w:rsidRPr="002C241F"/>
    <w:p w:rsidRDefault="00A53C56" w:rsidP="00A53C56" w:rsidR="00A53C56" w:rsidRPr="002C241F"/>
    <w:p w:rsidRDefault="00A53C56" w:rsidP="00A53C56" w:rsidR="00A53C56" w:rsidRPr="002C241F"/>
    <w:p w:rsidRDefault="00A53C56" w:rsidP="00A53C56" w:rsidR="00A53C56" w:rsidRPr="002C241F"/>
    <w:p w:rsidRDefault="00A53C56" w:rsidP="00A53C56" w:rsidR="00A53C56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53C56" w:rsidP="00A53C56" w:rsidR="00A53C56" w:rsidRPr="002C241F"/>
    <w:p w:rsidRDefault="00A53C56" w:rsidP="00A53C56" w:rsidR="00A53C56" w:rsidRPr="002C241F">
      <w:pPr>
        <w:jc w:val="both"/>
      </w:pPr>
    </w:p>
    <w:p w:rsidRDefault="00A53C56" w:rsidP="00A53C56" w:rsidR="00A53C56" w:rsidRPr="002C241F">
      <w:pPr>
        <w:jc w:val="both"/>
      </w:pPr>
    </w:p>
    <w:p w:rsidRDefault="00A53C56" w:rsidP="00A53C56" w:rsidR="00A53C56">
      <w:pPr>
        <w:jc w:val="both"/>
      </w:pPr>
    </w:p>
    <w:p w:rsidRDefault="00A53C56" w:rsidP="00A53C56" w:rsidR="00A53C56" w:rsidRPr="002C241F">
      <w:pPr>
        <w:jc w:val="both"/>
      </w:pPr>
    </w:p>
    <w:p w:rsidRDefault="00A53C56" w:rsidP="00BE31FC" w:rsidR="00A53C56" w:rsidRPr="002C241F">
      <w:pPr>
        <w:jc w:val="both"/>
      </w:pPr>
    </w:p>
    <w:sectPr w:rsidSect="00602BE0" w:rsidR="00A53C56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C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30FAF">
      <w:t>388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730FA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6C83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53C56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6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6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10:14</izvorni_sadrzaj>
    <derivirana_varijabla naziv="DomainObject.StvarniPocetakVrijeme_1">10:14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2019.</izvorni_sadrzaj>
    <derivirana_varijabla naziv="DomainObject.Zapisnik.DatumKreiranja_1">11.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St-388/2018-7</izvorni_sadrzaj>
    <derivirana_varijabla naziv="DomainObject.Zapisnik.Oznaka_1">St-388/2018-7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ZMORAC NEKRETNINE društvo s ograničenom odgovornošću za poslovanje nekretninama</izvorni_sadrzaj>
    <derivirana_varijabla naziv="DomainObject.Predmet.ProtustrankaFormated_1">  ZMORAC NEKRETNINE društvo s ograničenom odgovornošću za poslovanje nekretninama</derivirana_varijabla>
  </DomainObject.Predmet.ProtustrankaFormated>
  <DomainObject.Predmet.ProtustrankaFormatedOIB>
    <izvorni_sadrzaj>  ZMORAC NEKRETNINE društvo s ograničenom odgovornošću za poslovanje nekretninama, OIB 28752794352</izvorni_sadrzaj>
    <derivirana_varijabla naziv="DomainObject.Predmet.ProtustrankaFormatedOIB_1">  ZMORAC NEKRETNINE društvo s ograničenom odgovornošću za poslovanje nekretninama, OIB 28752794352</derivirana_varijabla>
  </DomainObject.Predmet.ProtustrankaFormatedOIB>
  <DomainObject.Predmet.ProtustrankaFormatedWithAdress>
    <izvorni_sadrzaj> ZMORAC NEKRETNINE društvo s ograničenom odgovornošću za poslovanje nekretninama, Vrulja 2, 23273 Preko</izvorni_sadrzaj>
    <derivirana_varijabla naziv="DomainObject.Predmet.ProtustrankaFormatedWithAdress_1"> ZMORAC NEKRETNINE društvo s ograničenom odgovornošću za poslovanje nekretninama, Vrulja 2, 23273 Preko</derivirana_varijabla>
  </DomainObject.Predmet.ProtustrankaFormatedWithAdress>
  <DomainObject.Predmet.ProtustrankaFormatedWithAdressOIB>
    <izvorni_sadrzaj> ZMORAC NEKRETNINE društvo s ograničenom odgovornošću za poslovanje nekretninama, OIB 28752794352, Vrulja 2, 23273 Preko</izvorni_sadrzaj>
    <derivirana_varijabla naziv="DomainObject.Predmet.ProtustrankaFormatedWithAdressOIB_1"> ZMORAC NEKRETNINE društvo s ograničenom odgovornošću za poslovanje nekretninama, OIB 28752794352, Vrulja 2, 23273 Preko</derivirana_varijabla>
  </DomainObject.Predmet.ProtustrankaFormatedWithAdressOIB>
  <DomainObject.Predmet.ProtustrankaWithAdress>
    <izvorni_sadrzaj>ZMORAC NEKRETNINE društvo s ograničenom odgovornošću za poslovanje nekretninama Vrulja 2, 23273 Preko</izvorni_sadrzaj>
    <derivirana_varijabla naziv="DomainObject.Predmet.ProtustrankaWithAdress_1">ZMORAC NEKRETNINE društvo s ograničenom odgovornošću za poslovanje nekretninama Vrulja 2, 23273 Preko</derivirana_varijabla>
  </DomainObject.Predmet.ProtustrankaWithAdress>
  <DomainObject.Predmet.ProtustrankaWithAdressOIB>
    <izvorni_sadrzaj>ZMORAC NEKRETNINE društvo s ograničenom odgovornošću za poslovanje nekretninama, OIB 28752794352, Vrulja 2, 23273 Preko</izvorni_sadrzaj>
    <derivirana_varijabla naziv="DomainObject.Predmet.ProtustrankaWithAdressOIB_1">ZMORAC NEKRETNINE društvo s ograničenom odgovornošću za poslovanje nekretninama, OIB 28752794352, Vrulja 2, 23273 Preko</derivirana_varijabla>
  </DomainObject.Predmet.ProtustrankaWithAdressOIB>
  <DomainObject.Predmet.ProtustrankaNazivFormated>
    <izvorni_sadrzaj>ZMORAC NEKRETNINE društvo s ograničenom odgovornošću za poslovanje nekretninama</izvorni_sadrzaj>
    <derivirana_varijabla naziv="DomainObject.Predmet.ProtustrankaNazivFormated_1">ZMORAC NEKRETNINE društvo s ograničenom odgovornošću za poslovanje nekretninama</derivirana_varijabla>
  </DomainObject.Predmet.ProtustrankaNazivFormated>
  <DomainObject.Predmet.ProtustrankaNazivFormatedOIB>
    <izvorni_sadrzaj>ZMORAC NEKRETNINE društvo s ograničenom odgovornošću za poslovanje nekretninama, OIB 28752794352</izvorni_sadrzaj>
    <derivirana_varijabla naziv="DomainObject.Predmet.ProtustrankaNazivFormatedOIB_1">ZMORAC NEKRETNINE društvo s ograničenom odgovornošću za poslovanje nekretninama, OIB 28752794352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ZMORAC NEKRETNINE društvo s ograničenom odgovornošću za poslovanje nekretninama</item>
    </izvorni_sadrzaj>
    <derivirana_varijabla naziv="DomainObject.Predmet.ProtuStrankaListFormated_1">
      <item>ZMORAC NEKRETNINE društvo s ograničenom odgovornošću za poslovanje nekretninama</item>
    </derivirana_varijabla>
  </DomainObject.Predmet.ProtuStrankaListFormated>
  <DomainObject.Predmet.ProtuStrankaListFormatedOIB>
    <izvorni_sadrzaj>
      <item>ZMORAC NEKRETNINE društvo s ograničenom odgovornošću za poslovanje nekretninama, OIB 28752794352</item>
    </izvorni_sadrzaj>
    <derivirana_varijabla naziv="DomainObject.Predmet.ProtuStrankaListFormatedOIB_1">
      <item>ZMORAC NEKRETNINE društvo s ograničenom odgovornošću za poslovanje nekretninama, OIB 28752794352</item>
    </derivirana_varijabla>
  </DomainObject.Predmet.ProtuStrankaListFormatedOIB>
  <DomainObject.Predmet.ProtuStrankaListFormatedWithAdress>
    <izvorni_sadrzaj>
      <item>ZMORAC NEKRETNINE društvo s ograničenom odgovornošću za poslovanje nekretninama, Vrulja 2, 23273 Preko</item>
    </izvorni_sadrzaj>
    <derivirana_varijabla naziv="DomainObject.Predmet.ProtuStrankaListFormatedWithAdress_1">
      <item>ZMORAC NEKRETNINE društvo s ograničenom odgovornošću za poslovanje nekretninama, Vrulja 2, 23273 Preko</item>
    </derivirana_varijabla>
  </DomainObject.Predmet.ProtuStrankaListFormatedWithAdress>
  <DomainObject.Predmet.ProtuStrankaListFormatedWithAdressOIB>
    <izvorni_sadrzaj>
      <item>ZMORAC NEKRETNINE društvo s ograničenom odgovornošću za poslovanje nekretninama, OIB 28752794352, Vrulja 2, 23273 Preko</item>
    </izvorni_sadrzaj>
    <derivirana_varijabla naziv="DomainObject.Predmet.ProtuStrankaListFormatedWithAdressOIB_1">
      <item>ZMORAC NEKRETNINE društvo s ograničenom odgovornošću za poslovanje nekretninama, OIB 28752794352, Vrulja 2, 23273 Preko</item>
    </derivirana_varijabla>
  </DomainObject.Predmet.ProtuStrankaListFormatedWithAdressOIB>
  <DomainObject.Predmet.ProtuStrankaListNazivFormated>
    <izvorni_sadrzaj>
      <item>ZMORAC NEKRETNINE društvo s ograničenom odgovornošću za poslovanje nekretninama</item>
    </izvorni_sadrzaj>
    <derivirana_varijabla naziv="DomainObject.Predmet.ProtuStrankaListNazivFormated_1">
      <item>ZMORAC NEKRETNINE društvo s ograničenom odgovornošću za poslovanje nekretninama</item>
    </derivirana_varijabla>
  </DomainObject.Predmet.ProtuStrankaListNazivFormated>
  <DomainObject.Predmet.ProtuStrankaListNazivFormatedOIB>
    <izvorni_sadrzaj>
      <item>ZMORAC NEKRETNINE društvo s ograničenom odgovornošću za poslovanje nekretninama, OIB 28752794352</item>
    </izvorni_sadrzaj>
    <derivirana_varijabla naziv="DomainObject.Predmet.ProtuStrankaListNazivFormatedOIB_1">
      <item>ZMORAC NEKRETNINE društvo s ograničenom odgovornošću za poslovanje nekretninama, OIB 28752794352</item>
    </derivirana_varijabla>
  </DomainObject.Predmet.ProtuStrankaListNazivFormatedOIB>
  <DomainObject.Predmet.OstaliListFormated>
    <izvorni_sadrzaj>
      <item>Davor Jerolimov</item>
    </izvorni_sadrzaj>
    <derivirana_varijabla naziv="DomainObject.Predmet.OstaliListFormated_1">
      <item>Davor Jerolimov</item>
    </derivirana_varijabla>
  </DomainObject.Predmet.OstaliListFormated>
  <DomainObject.Predmet.OstaliListFormatedOIB>
    <izvorni_sadrzaj>
      <item>Davor Jerolimov, OIB 87260956402</item>
    </izvorni_sadrzaj>
    <derivirana_varijabla naziv="DomainObject.Predmet.OstaliListFormatedOIB_1">
      <item>Davor Jerolimov, OIB 87260956402</item>
    </derivirana_varijabla>
  </DomainObject.Predmet.OstaliListFormatedOIB>
  <DomainObject.Predmet.OstaliListFormatedWithAdress>
    <izvorni_sadrzaj>
      <item>Davor Jerolimov, Soline 9, 23273 Preko</item>
    </izvorni_sadrzaj>
    <derivirana_varijabla naziv="DomainObject.Predmet.OstaliListFormatedWithAdress_1">
      <item>Davor Jerolimov, Soline 9, 23273 Preko</item>
    </derivirana_varijabla>
  </DomainObject.Predmet.OstaliListFormatedWithAdress>
  <DomainObject.Predmet.OstaliListFormatedWithAdressOIB>
    <izvorni_sadrzaj>
      <item>Davor Jerolimov, OIB 87260956402, Soline 9, 23273 Preko</item>
    </izvorni_sadrzaj>
    <derivirana_varijabla naziv="DomainObject.Predmet.OstaliListFormatedWithAdressOIB_1">
      <item>Davor Jerolimov, OIB 87260956402, Soline 9, 23273 Preko</item>
    </derivirana_varijabla>
  </DomainObject.Predmet.OstaliListFormatedWithAdressOIB>
  <DomainObject.Predmet.OstaliListNazivFormated>
    <izvorni_sadrzaj>
      <item>Davor Jerolimov</item>
    </izvorni_sadrzaj>
    <derivirana_varijabla naziv="DomainObject.Predmet.OstaliListNazivFormated_1">
      <item>Davor Jerolimov</item>
    </derivirana_varijabla>
  </DomainObject.Predmet.OstaliListNazivFormated>
  <DomainObject.Predmet.OstaliListNazivFormatedOIB>
    <izvorni_sadrzaj>
      <item>Davor Jerolimov, OIB 87260956402</item>
    </izvorni_sadrzaj>
    <derivirana_varijabla naziv="DomainObject.Predmet.OstaliListNazivFormatedOIB_1">
      <item>Davor Jerolimov, OIB 87260956402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St-388/2018-7</izvorni_sadrzaj>
    <derivirana_varijabla naziv="DomainObject.PoslovniBrojDokumenta_1">St-388/2018-7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ZMORAC NEKRETNINE društvo s ograničenom odgovornošću za poslovanje nekretninama</izvorni_sadrzaj>
    <derivirana_varijabla naziv="DomainObject.Predmet.ProtustrankaIDrugi_1">ZMORAC NEKRETNINE društvo s ograničenom odgovornošću za poslovanje nekretninama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ZMORAC NEKRETNINE društvo s ograničenom odgovornošću za poslovanje nekretninama, OIB 28752794352, Vrulja 2, 23273 Preko</izvorni_sadrzaj>
    <derivirana_varijabla naziv="DomainObject.Predmet.ProtustrankaIDrugiAdressOIB_1">ZMORAC NEKRETNINE društvo s ograničenom odgovornošću za poslovanje nekretninama, OIB 28752794352, Vrulja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ZMORAC NEKRETNINE društvo s ograničenom odgovornošću za poslovanje nekretninama</item>
      <item>FINA</item>
      <item>Davor Jerolimov</item>
    </izvorni_sadrzaj>
    <derivirana_varijabla naziv="DomainObject.Predmet.SudioniciListNaziv_1">
      <item>ZMORAC NEKRETNINE društvo s ograničenom odgovornošću za poslovanje nekretninama</item>
      <item>FINA</item>
      <item>Davor Jerolimov</item>
    </derivirana_varijabla>
  </DomainObject.Predmet.SudioniciListNaziv>
  <DomainObject.Predmet.SudioniciListAdressOIB>
    <izvorni_sadrzaj>
      <item>ZMORAC NEKRETNINE društvo s ograničenom odgovornošću za poslovanje nekretninama, OIB 28752794352, Vrulja 2,23273 Preko</item>
      <item>FINA, OIB 85821130368, Ivana Danila 4,23000 Zadar</item>
      <item>Davor Jerolimov, OIB 87260956402, Soline 9,23273 Preko</item>
    </izvorni_sadrzaj>
    <derivirana_varijabla naziv="DomainObject.Predmet.SudioniciListAdressOIB_1">
      <item>ZMORAC NEKRETNINE društvo s ograničenom odgovornošću za poslovanje nekretninama, OIB 28752794352, Vrulja 2,23273 Preko</item>
      <item>FINA, OIB 85821130368, Ivana Danila 4,23000 Zadar</item>
      <item>Davor Jerolimov, OIB 87260956402, Soline 9,23273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28752794352</item>
      <item>, OIB 85821130368</item>
      <item>, OIB 87260956402</item>
    </izvorni_sadrzaj>
    <derivirana_varijabla naziv="DomainObject.Predmet.SudioniciListNazivOIB_1">
      <item>, OIB 28752794352</item>
      <item>, OIB 85821130368</item>
      <item>, OIB 87260956402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111</properties:Words>
  <properties:Characters>623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2019-01-08T13:53:00Z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2019-01-11T08:17:00Z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St-388/2018-7 / Zapisnik - Ročište radi izjašnjenja o prijedlogu za otvaranje steč.post (1 St-388-2018-povodom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