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157ec" w14:paraId="ce157ec" w:rsidRDefault="0089279A" w:rsidP="00910611" w:rsidR="0089279A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9279A" w:rsidP="00910611" w:rsidR="0089279A">
      <w:r>
        <w:rPr>
          <w:rFonts w:eastAsia="MS Mincho"/>
        </w:rPr>
        <w:t xml:space="preserve">   REPUBLIKA HRVATSKA</w:t>
      </w:r>
    </w:p>
    <w:p w:rsidRDefault="0089279A" w:rsidP="00910611" w:rsidR="0089279A">
      <w:r>
        <w:rPr>
          <w:rFonts w:eastAsia="MS Mincho"/>
        </w:rPr>
        <w:t>TRGOVAČKI SUD U RIJECI</w:t>
      </w:r>
    </w:p>
    <w:p w:rsidRDefault="0089279A" w:rsidR="0089279A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89279A" w:rsidP="00910611" w:rsidR="0089279A" w:rsidRPr="00910611"/>
    <w:p w:rsidRDefault="00BB52A2" w:rsidP="00D5144B" w:rsidR="00D5144B" w:rsidRPr="00076EF5">
      <w:pPr>
        <w:pStyle w:val="Naslov1"/>
        <w:rPr>
          <w:b w:val="false"/>
          <w:sz w:val="24"/>
          <w:szCs w:val="24"/>
        </w:rPr>
      </w:pPr>
      <w:r w:rsidRPr="00076EF5">
        <w:rPr>
          <w:b w:val="false"/>
          <w:sz w:val="24"/>
          <w:szCs w:val="24"/>
        </w:rPr>
        <w:t xml:space="preserve">R E P U B L I K A   H R V A T S K A </w:t>
      </w:r>
    </w:p>
    <w:p w:rsidRDefault="00BB52A2" w:rsidP="00BB52A2" w:rsidR="00BB52A2" w:rsidRPr="00076EF5">
      <w:pPr>
        <w:rPr>
          <w:lang w:eastAsia="en-US"/>
        </w:rPr>
      </w:pPr>
    </w:p>
    <w:p w:rsidRDefault="00D5144B" w:rsidP="00D5144B" w:rsidR="00D5144B" w:rsidRPr="00076EF5">
      <w:pPr>
        <w:pStyle w:val="Naslov1"/>
        <w:rPr>
          <w:b w:val="false"/>
          <w:sz w:val="24"/>
          <w:szCs w:val="24"/>
        </w:rPr>
      </w:pPr>
      <w:r w:rsidRPr="00076EF5">
        <w:rPr>
          <w:b w:val="false"/>
          <w:sz w:val="24"/>
          <w:szCs w:val="24"/>
        </w:rPr>
        <w:t>R J E Š E N J E</w:t>
      </w:r>
    </w:p>
    <w:p w:rsidRDefault="00D5144B" w:rsidP="00D5144B" w:rsidR="00D5144B" w:rsidRPr="00E31274"/>
    <w:p w:rsidRDefault="00BB52A2" w:rsidP="004302D2" w:rsidR="00BB52A2" w:rsidRPr="00BB52A2">
      <w:pPr>
        <w:jc w:val="both"/>
      </w:pPr>
      <w:r w:rsidRPr="00BB52A2">
        <w:tab/>
        <w:t>Trgovački sud u Rijeci,</w:t>
      </w:r>
      <w:r w:rsidR="00327266">
        <w:t xml:space="preserve"> OIB 88785964957,</w:t>
      </w:r>
      <w:r w:rsidRPr="00BB52A2">
        <w:t xml:space="preserve"> po sucu </w:t>
      </w:r>
      <w:r w:rsidR="00382391">
        <w:t xml:space="preserve">pojedincu </w:t>
      </w:r>
      <w:r w:rsidRPr="00BB52A2">
        <w:t>Danieli Korlević</w:t>
      </w:r>
      <w:r w:rsidR="00FC075A" w:rsidRPr="00FC075A">
        <w:rPr>
          <w:lang w:eastAsia="en-US"/>
        </w:rPr>
        <w:t xml:space="preserve"> </w:t>
      </w:r>
      <w:r w:rsidR="00076EF5">
        <w:rPr>
          <w:lang w:eastAsia="en-US"/>
        </w:rPr>
        <w:t xml:space="preserve">nakon zaključenja stečajnog </w:t>
      </w:r>
      <w:r w:rsidR="00D327C1" w:rsidRPr="00D327C1">
        <w:t>postupk</w:t>
      </w:r>
      <w:r w:rsidR="00076EF5">
        <w:t>a</w:t>
      </w:r>
      <w:r w:rsidR="00D327C1" w:rsidRPr="00D327C1">
        <w:t xml:space="preserve"> nad dužnikom</w:t>
      </w:r>
      <w:r w:rsidR="00D327C1" w:rsidRPr="00D327C1">
        <w:rPr>
          <w:b/>
        </w:rPr>
        <w:t xml:space="preserve"> </w:t>
      </w:r>
      <w:r w:rsidR="00B470BB" w:rsidRPr="00B470BB">
        <w:t>BEMALS d.o.o. Rovinj, Obala palih boraca bb, OIB 10918908723</w:t>
      </w:r>
      <w:r w:rsidR="00076EF5">
        <w:t xml:space="preserve">, </w:t>
      </w:r>
      <w:r w:rsidR="00382391">
        <w:t xml:space="preserve">dana </w:t>
      </w:r>
      <w:r w:rsidR="00B470BB">
        <w:t>31. prosinca</w:t>
      </w:r>
      <w:r w:rsidR="004E1AEB">
        <w:t xml:space="preserve"> 2018</w:t>
      </w:r>
      <w:r w:rsidRPr="00BB52A2">
        <w:t>. godine</w:t>
      </w:r>
    </w:p>
    <w:p w:rsidRDefault="00BB52A2" w:rsidP="00D5144B" w:rsidR="00BB52A2" w:rsidRPr="00E31274"/>
    <w:p w:rsidRDefault="00D5144B" w:rsidP="00D5144B" w:rsidR="00D5144B" w:rsidRPr="00A5434E">
      <w:pPr>
        <w:jc w:val="center"/>
      </w:pPr>
      <w:r w:rsidRPr="00A5434E">
        <w:t>r i j e š i o</w:t>
      </w:r>
      <w:r w:rsidR="00F571DC" w:rsidRPr="00A5434E">
        <w:t xml:space="preserve"> </w:t>
      </w:r>
      <w:r w:rsidRPr="00A5434E">
        <w:t xml:space="preserve">  j e</w:t>
      </w:r>
    </w:p>
    <w:p w:rsidRDefault="00076EF5" w:rsidP="00076EF5" w:rsidR="00076EF5">
      <w:pPr>
        <w:pStyle w:val="Odlomakpopisa"/>
        <w:ind w:left="1080"/>
        <w:jc w:val="both"/>
      </w:pPr>
    </w:p>
    <w:p w:rsidRDefault="00076EF5" w:rsidP="00076EF5" w:rsidR="004E1AEB" w:rsidRPr="00076EF5">
      <w:pPr>
        <w:pStyle w:val="Odlomakpopisa"/>
        <w:ind w:left="0"/>
        <w:jc w:val="both"/>
        <w:rPr>
          <w:b/>
        </w:rPr>
      </w:pPr>
      <w:r>
        <w:tab/>
      </w:r>
      <w:r w:rsidR="00D5144B" w:rsidRPr="00E31274">
        <w:t>Ispravlja se</w:t>
      </w:r>
      <w:r w:rsidR="00F571DC" w:rsidRPr="00E31274">
        <w:t xml:space="preserve"> </w:t>
      </w:r>
      <w:r w:rsidR="00D327C1">
        <w:t>rješenje</w:t>
      </w:r>
      <w:r w:rsidR="00382391">
        <w:t xml:space="preserve"> </w:t>
      </w:r>
      <w:r w:rsidR="00D5144B" w:rsidRPr="00E31274">
        <w:t>ovog</w:t>
      </w:r>
      <w:r w:rsidR="00AE42B4">
        <w:t>a</w:t>
      </w:r>
      <w:r w:rsidR="00D5144B" w:rsidRPr="00E31274">
        <w:t xml:space="preserve"> suda </w:t>
      </w:r>
      <w:r w:rsidR="004364AA" w:rsidRPr="00E31274">
        <w:t xml:space="preserve">posl.br. </w:t>
      </w:r>
      <w:r w:rsidR="00BB52A2" w:rsidRPr="00076EF5">
        <w:t xml:space="preserve">15 </w:t>
      </w:r>
      <w:r w:rsidR="004364AA" w:rsidRPr="00076EF5">
        <w:t>St-</w:t>
      </w:r>
      <w:r w:rsidR="00B470BB">
        <w:t>754/13-95</w:t>
      </w:r>
      <w:r w:rsidR="00FC075A" w:rsidRPr="004E1AEB">
        <w:rPr>
          <w:b/>
        </w:rPr>
        <w:t xml:space="preserve"> </w:t>
      </w:r>
      <w:r w:rsidR="00BB52A2">
        <w:t>od</w:t>
      </w:r>
      <w:r w:rsidR="00382391">
        <w:t xml:space="preserve"> </w:t>
      </w:r>
      <w:r w:rsidR="00B470BB">
        <w:t>28. rujna</w:t>
      </w:r>
      <w:r w:rsidR="004E1AEB">
        <w:t xml:space="preserve"> 2018</w:t>
      </w:r>
      <w:r w:rsidR="00FC075A">
        <w:t xml:space="preserve">. </w:t>
      </w:r>
      <w:r w:rsidR="00112F3F">
        <w:t xml:space="preserve">godine </w:t>
      </w:r>
      <w:r w:rsidR="004B359E">
        <w:t xml:space="preserve">u </w:t>
      </w:r>
      <w:r w:rsidR="00B470BB">
        <w:t>izreci, točka I., redak šesti</w:t>
      </w:r>
      <w:r>
        <w:t xml:space="preserve">, tako da umjesto </w:t>
      </w:r>
      <w:r w:rsidR="00B470BB">
        <w:t xml:space="preserve">"k.č.br.0465/Z" </w:t>
      </w:r>
      <w:r w:rsidR="00281AA0">
        <w:t>t</w:t>
      </w:r>
      <w:r w:rsidR="00112F3F">
        <w:t xml:space="preserve">reba pisati </w:t>
      </w:r>
      <w:r w:rsidR="00112F3F" w:rsidRPr="004E1AEB">
        <w:rPr>
          <w:b/>
        </w:rPr>
        <w:t>"</w:t>
      </w:r>
      <w:r w:rsidR="00B470BB">
        <w:rPr>
          <w:b/>
        </w:rPr>
        <w:t>k.č.br. 4065/Z</w:t>
      </w:r>
      <w:r w:rsidR="00B45521" w:rsidRPr="004E1AEB">
        <w:rPr>
          <w:b/>
        </w:rPr>
        <w:t>".</w:t>
      </w:r>
      <w:r w:rsidR="004700A4" w:rsidRPr="004E1AEB">
        <w:rPr>
          <w:b/>
        </w:rPr>
        <w:t xml:space="preserve"> </w:t>
      </w:r>
      <w:r w:rsidR="00E13EF1" w:rsidRPr="004E1AEB">
        <w:rPr>
          <w:b/>
        </w:rPr>
        <w:t xml:space="preserve"> </w:t>
      </w:r>
    </w:p>
    <w:p w:rsidRDefault="004E1AEB" w:rsidP="00D5144B" w:rsidR="004E1AEB">
      <w:pPr>
        <w:jc w:val="both"/>
      </w:pPr>
    </w:p>
    <w:p w:rsidRDefault="004E1AEB" w:rsidP="00D5144B" w:rsidR="00D5144B" w:rsidRPr="00E31274">
      <w:pPr>
        <w:jc w:val="both"/>
      </w:pPr>
      <w:r>
        <w:tab/>
        <w:t xml:space="preserve">      </w:t>
      </w:r>
      <w:r w:rsidR="00FF6984" w:rsidRPr="00E31274">
        <w:t xml:space="preserve">U ostalom dijelu </w:t>
      </w:r>
      <w:r w:rsidR="00D327C1">
        <w:t>rješenje</w:t>
      </w:r>
      <w:r w:rsidR="00FC075A">
        <w:t xml:space="preserve"> </w:t>
      </w:r>
      <w:r w:rsidR="00FF6984" w:rsidRPr="00E31274">
        <w:t>ostaj</w:t>
      </w:r>
      <w:r w:rsidR="00BB52A2">
        <w:t>e</w:t>
      </w:r>
      <w:r w:rsidR="00FF6984" w:rsidRPr="00E31274">
        <w:t xml:space="preserve"> neizmijenjen</w:t>
      </w:r>
      <w:r w:rsidR="00D327C1">
        <w:t>o</w:t>
      </w:r>
      <w:r w:rsidR="00FF6984" w:rsidRPr="00E31274">
        <w:t>.</w:t>
      </w:r>
    </w:p>
    <w:p w:rsidRDefault="00D5144B" w:rsidP="00D5144B" w:rsidR="00D5144B" w:rsidRPr="00E31274">
      <w:pPr>
        <w:jc w:val="both"/>
      </w:pPr>
    </w:p>
    <w:p w:rsidRDefault="00D5144B" w:rsidP="00D5144B" w:rsidR="00D5144B" w:rsidRPr="00B45521">
      <w:pPr>
        <w:pStyle w:val="Naslov2"/>
        <w:jc w:val="center"/>
        <w:rPr>
          <w:b w:val="false"/>
          <w:bCs w:val="false"/>
          <w:szCs w:val="24"/>
        </w:rPr>
      </w:pPr>
      <w:r w:rsidRPr="00B45521">
        <w:rPr>
          <w:b w:val="false"/>
          <w:bCs w:val="false"/>
          <w:szCs w:val="24"/>
        </w:rPr>
        <w:t>Obrazloženje</w:t>
      </w:r>
    </w:p>
    <w:p w:rsidRDefault="00D5144B" w:rsidP="00D5144B" w:rsidR="00D5144B" w:rsidRPr="00E31274">
      <w:pPr>
        <w:rPr>
          <w:lang w:eastAsia="en-US"/>
        </w:rPr>
      </w:pPr>
    </w:p>
    <w:p w:rsidRDefault="004364AA" w:rsidP="00D5144B" w:rsidR="00EF4DB3">
      <w:pPr>
        <w:jc w:val="both"/>
      </w:pPr>
      <w:r w:rsidRPr="00E31274">
        <w:tab/>
        <w:t>U ovosudn</w:t>
      </w:r>
      <w:r w:rsidR="00327266">
        <w:t>o</w:t>
      </w:r>
      <w:r w:rsidR="009B46DE">
        <w:t xml:space="preserve">m </w:t>
      </w:r>
      <w:r w:rsidR="00D327C1">
        <w:t>rješenju</w:t>
      </w:r>
      <w:r w:rsidRPr="00E31274">
        <w:t xml:space="preserve"> </w:t>
      </w:r>
      <w:r w:rsidR="00D5144B" w:rsidRPr="00E31274">
        <w:t xml:space="preserve">posl. br. </w:t>
      </w:r>
      <w:r w:rsidR="00327266" w:rsidRPr="00327266">
        <w:t>15 St-</w:t>
      </w:r>
      <w:r w:rsidR="00B470BB">
        <w:t>754/13-95</w:t>
      </w:r>
      <w:r w:rsidR="00917320">
        <w:t xml:space="preserve"> od </w:t>
      </w:r>
      <w:r w:rsidR="00B470BB">
        <w:t>28. rujna 2018.</w:t>
      </w:r>
      <w:r w:rsidR="00112F3F">
        <w:t xml:space="preserve"> </w:t>
      </w:r>
      <w:r w:rsidR="00D5144B" w:rsidRPr="00E31274">
        <w:t>g</w:t>
      </w:r>
      <w:r w:rsidR="00112F3F">
        <w:t>odine</w:t>
      </w:r>
      <w:r w:rsidR="00D5144B" w:rsidRPr="00E31274">
        <w:t xml:space="preserve"> </w:t>
      </w:r>
      <w:r w:rsidR="009538AF" w:rsidRPr="00E31274">
        <w:t>došlo je do očite pogreške u pisanju</w:t>
      </w:r>
      <w:r w:rsidR="00B470BB">
        <w:t xml:space="preserve"> brojeva</w:t>
      </w:r>
      <w:r w:rsidR="00B45521">
        <w:t>.</w:t>
      </w:r>
      <w:r w:rsidR="00EF4DB3">
        <w:t xml:space="preserve"> </w:t>
      </w:r>
      <w:r w:rsidR="004700A4">
        <w:t xml:space="preserve"> </w:t>
      </w:r>
    </w:p>
    <w:p w:rsidRDefault="00EF4DB3" w:rsidP="00D5144B" w:rsidR="00D5144B" w:rsidRPr="00E31274">
      <w:pPr>
        <w:jc w:val="both"/>
      </w:pPr>
      <w:r>
        <w:tab/>
        <w:t xml:space="preserve">Valjalo je stoga, </w:t>
      </w:r>
      <w:r w:rsidR="009538AF" w:rsidRPr="00E31274">
        <w:t>temeljem čl.342. st.1. i 2.</w:t>
      </w:r>
      <w:r w:rsidR="00A5434E">
        <w:t xml:space="preserve"> </w:t>
      </w:r>
      <w:r w:rsidR="00D327C1" w:rsidRPr="00D327C1">
        <w:rPr>
          <w:bCs/>
        </w:rPr>
        <w:t>Zakona o parničnom postupku (Narodne novine broj 34/91, 53/91, 91/92, 112/99, 117/03, 84/08, 123/08, 57/11, 148/11, 25/13 i 89/14)</w:t>
      </w:r>
      <w:r w:rsidR="00D327C1">
        <w:rPr>
          <w:bCs/>
        </w:rPr>
        <w:t>,</w:t>
      </w:r>
      <w:r w:rsidR="00D327C1" w:rsidRPr="00D327C1">
        <w:rPr>
          <w:bCs/>
        </w:rPr>
        <w:t xml:space="preserve"> </w:t>
      </w:r>
      <w:r w:rsidR="00A5434E" w:rsidRPr="000F2959">
        <w:rPr>
          <w:bCs/>
        </w:rPr>
        <w:t xml:space="preserve"> </w:t>
      </w:r>
      <w:r w:rsidR="009538AF" w:rsidRPr="00E31274">
        <w:t>u vezi čl.</w:t>
      </w:r>
      <w:r w:rsidR="00B470BB">
        <w:t>6</w:t>
      </w:r>
      <w:r w:rsidR="009538AF" w:rsidRPr="00E31274">
        <w:t xml:space="preserve">. </w:t>
      </w:r>
      <w:r w:rsidR="00AE42B4" w:rsidRPr="00DA66D5">
        <w:t>S</w:t>
      </w:r>
      <w:r w:rsidR="00AE42B4">
        <w:t xml:space="preserve">tečajnog zakona </w:t>
      </w:r>
      <w:r w:rsidR="00B470BB" w:rsidRPr="00B470BB">
        <w:rPr>
          <w:bCs/>
        </w:rPr>
        <w:t>(Narodne novine broj 44/96, 29/99,129/00, 123/03, 197/03, 187/04, 82/06, 116/10, 25/12 i 133/12)</w:t>
      </w:r>
      <w:r w:rsidR="00AE42B4" w:rsidRPr="00DA66D5">
        <w:t xml:space="preserve"> </w:t>
      </w:r>
      <w:r w:rsidR="009538AF" w:rsidRPr="00E31274">
        <w:t>riješi</w:t>
      </w:r>
      <w:r>
        <w:t>ti</w:t>
      </w:r>
      <w:r w:rsidR="009538AF" w:rsidRPr="00E31274">
        <w:t xml:space="preserve"> kao u izreci.</w:t>
      </w:r>
    </w:p>
    <w:p w:rsidRDefault="00D5144B" w:rsidP="00D5144B" w:rsidR="00D5144B" w:rsidRPr="00E31274">
      <w:pPr>
        <w:jc w:val="both"/>
      </w:pPr>
      <w:r w:rsidRPr="00E31274">
        <w:tab/>
      </w:r>
    </w:p>
    <w:p w:rsidRDefault="00D5144B" w:rsidP="00D5144B" w:rsidR="00D5144B" w:rsidRPr="00E31274">
      <w:pPr>
        <w:jc w:val="center"/>
      </w:pPr>
      <w:r w:rsidRPr="00E31274">
        <w:t>U Rijeci,</w:t>
      </w:r>
      <w:r w:rsidR="00F571DC" w:rsidRPr="00E31274">
        <w:t xml:space="preserve"> </w:t>
      </w:r>
      <w:r w:rsidR="00B470BB">
        <w:t>31. prosinca</w:t>
      </w:r>
      <w:r w:rsidR="004E1AEB">
        <w:t xml:space="preserve"> 2018</w:t>
      </w:r>
      <w:r w:rsidR="00F571DC" w:rsidRPr="00E31274">
        <w:t>. godine</w:t>
      </w:r>
    </w:p>
    <w:p w:rsidRDefault="000953CA" w:rsidP="00387D25" w:rsidR="007907C7">
      <w:pPr>
        <w:ind w:left="2160"/>
        <w:jc w:val="right"/>
      </w:pPr>
      <w:r w:rsidRPr="00E31274">
        <w:tab/>
      </w:r>
      <w:r w:rsidR="00D5144B" w:rsidRPr="00E31274">
        <w:tab/>
      </w:r>
      <w:r w:rsidR="00D5144B" w:rsidRPr="00E31274">
        <w:tab/>
        <w:t xml:space="preserve">  </w:t>
      </w:r>
      <w:r w:rsidR="00D5144B" w:rsidRPr="00E31274">
        <w:tab/>
      </w:r>
    </w:p>
    <w:p w:rsidRDefault="00D5144B" w:rsidP="00387D25" w:rsidR="00D5144B" w:rsidRPr="00E31274">
      <w:pPr>
        <w:ind w:left="2160"/>
        <w:jc w:val="right"/>
      </w:pPr>
      <w:r w:rsidRPr="00E31274">
        <w:t xml:space="preserve">                  </w:t>
      </w:r>
      <w:r w:rsidR="00382391">
        <w:t xml:space="preserve"> S</w:t>
      </w:r>
      <w:r w:rsidRPr="00E31274">
        <w:t>udac</w:t>
      </w:r>
    </w:p>
    <w:p w:rsidRDefault="00D5144B" w:rsidP="0089279A" w:rsidR="00D67EDC" w:rsidRPr="00FD62E5">
      <w:pPr>
        <w:ind w:firstLine="708" w:left="1416"/>
        <w:jc w:val="right"/>
        <w:rPr>
          <w:sz w:val="28"/>
        </w:rPr>
      </w:pPr>
      <w:r w:rsidRPr="00E31274">
        <w:rPr>
          <w:b/>
        </w:rPr>
        <w:tab/>
      </w:r>
      <w:r w:rsidRPr="00E31274">
        <w:rPr>
          <w:b/>
        </w:rPr>
        <w:tab/>
      </w:r>
      <w:r w:rsidRPr="00E31274">
        <w:rPr>
          <w:b/>
        </w:rPr>
        <w:tab/>
      </w:r>
      <w:r w:rsidRPr="00E31274">
        <w:rPr>
          <w:b/>
        </w:rPr>
        <w:tab/>
        <w:t xml:space="preserve">       </w:t>
      </w:r>
      <w:r w:rsidRPr="00E31274">
        <w:rPr>
          <w:b/>
        </w:rPr>
        <w:tab/>
      </w:r>
      <w:r w:rsidRPr="00E31274">
        <w:rPr>
          <w:b/>
        </w:rPr>
        <w:tab/>
        <w:t xml:space="preserve"> </w:t>
      </w:r>
      <w:r w:rsidR="00387D25">
        <w:rPr>
          <w:b/>
        </w:rPr>
        <w:t xml:space="preserve">       </w:t>
      </w:r>
      <w:r w:rsidRPr="00E31274">
        <w:t>Daniela Korlević</w:t>
      </w:r>
      <w:r w:rsidR="00FD62E5">
        <w:t xml:space="preserve"> </w:t>
      </w:r>
    </w:p>
    <w:p w:rsidRDefault="007907C7" w:rsidP="00387D25" w:rsidR="007907C7" w:rsidRPr="00E31274">
      <w:pPr>
        <w:ind w:left="2160"/>
        <w:jc w:val="right"/>
      </w:pPr>
    </w:p>
    <w:p w:rsidRDefault="00D5144B" w:rsidP="00D5144B" w:rsidR="00D5144B" w:rsidRPr="00B470BB">
      <w:pPr>
        <w:jc w:val="both"/>
      </w:pPr>
      <w:r w:rsidRPr="00B470BB">
        <w:t>UPUTA O PRAVNOM LIJEKU:</w:t>
      </w:r>
    </w:p>
    <w:p w:rsidRDefault="00D327C1" w:rsidP="00214C3F" w:rsidR="004B359E" w:rsidRPr="000A7232">
      <w:pPr>
        <w:jc w:val="both"/>
      </w:pPr>
      <w:r w:rsidRPr="00D327C1">
        <w:t xml:space="preserve">Protiv </w:t>
      </w:r>
      <w:r>
        <w:t xml:space="preserve">ovog </w:t>
      </w:r>
      <w:r w:rsidRPr="00D327C1">
        <w:t xml:space="preserve">rješenja nezadovoljna stranka može </w:t>
      </w:r>
      <w:r>
        <w:t xml:space="preserve">se izjaviti </w:t>
      </w:r>
      <w:r w:rsidRPr="00D327C1">
        <w:t>žalb</w:t>
      </w:r>
      <w:r>
        <w:t xml:space="preserve">a. </w:t>
      </w:r>
      <w:r w:rsidR="004B359E" w:rsidRPr="000A7232">
        <w:t xml:space="preserve">Žalba se </w:t>
      </w:r>
      <w:r w:rsidR="004B359E">
        <w:t xml:space="preserve">izjavljuje u dva primjerka u roku od osam dana od dostave prvostupanjskog rješenja. Dostava se smatra obavljenom </w:t>
      </w:r>
      <w:r w:rsidR="004B359E" w:rsidRPr="000A7232">
        <w:t>istekom osmoga dana od dana objave pismena na mrežnoj stranici e-Oglasna ploča</w:t>
      </w:r>
      <w:r w:rsidR="004B359E">
        <w:t xml:space="preserve">, </w:t>
      </w:r>
      <w:r w:rsidR="004B359E" w:rsidRPr="000A7232">
        <w:t xml:space="preserve">a o žalbi odlučuje Visoki trgovački sud Republike Hrvatske. </w:t>
      </w:r>
    </w:p>
    <w:p w:rsidRDefault="00327266" w:rsidP="00BB52A2" w:rsidR="00327266">
      <w:pPr>
        <w:jc w:val="both"/>
      </w:pPr>
    </w:p>
    <w:p w:rsidRDefault="00076EF5" w:rsidP="00BB52A2" w:rsidR="00A50178" w:rsidRPr="00E31274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R="00A50178" w:rsidRPr="00E31274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1DE3" w:rsidR="00161DE3">
      <w:r>
        <w:separator/>
      </w:r>
    </w:p>
  </w:endnote>
  <w:endnote w:id="0" w:type="continuationSeparator">
    <w:p w:rsidRDefault="00161DE3" w:rsidR="00161D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63A" w:rsidR="00BF763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63A" w:rsidR="00BF763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63A" w:rsidR="00BF763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9279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F763A" w:rsidR="00BF763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1DE3" w:rsidR="00161DE3">
      <w:r>
        <w:separator/>
      </w:r>
    </w:p>
  </w:footnote>
  <w:footnote w:id="0" w:type="continuationSeparator">
    <w:p w:rsidRDefault="00161DE3" w:rsidR="00161D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63A" w:rsidP="004302D2" w:rsidR="00EF4DB3" w:rsidRPr="00E31274">
    <w:pPr>
      <w:pStyle w:val="Zaglavlje"/>
      <w:jc w:val="right"/>
    </w:pPr>
    <w:r w:rsidRPr="00E31274">
      <w:tab/>
    </w:r>
    <w:r w:rsidRPr="00E31274">
      <w:tab/>
      <w:t>Posl.br. 15 S</w:t>
    </w:r>
    <w:r w:rsidR="00E31274" w:rsidRPr="00E31274">
      <w:t>t-</w:t>
    </w:r>
    <w:r w:rsidR="00B470BB">
      <w:t>754/13-102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601BB"/>
    <w:multiLevelType w:val="hybridMultilevel"/>
    <w:tmpl w:val="1676327A"/>
    <w:lvl w:tplc="C92423A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048316E"/>
    <w:multiLevelType w:val="hybridMultilevel"/>
    <w:tmpl w:val="8CCABD1E"/>
    <w:lvl w:tplc="21FAC3A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AE84F66"/>
    <w:multiLevelType w:val="hybridMultilevel"/>
    <w:tmpl w:val="8C5C3EA8"/>
    <w:lvl w:tplc="75549E76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5CD06F81"/>
    <w:multiLevelType w:val="hybridMultilevel"/>
    <w:tmpl w:val="515A49F6"/>
    <w:lvl w:tplc="5B38F38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74106408"/>
    <w:multiLevelType w:val="hybridMultilevel"/>
    <w:tmpl w:val="049E943C"/>
    <w:lvl w:tplc="27A8C86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6BA1C76"/>
    <w:multiLevelType w:val="hybridMultilevel"/>
    <w:tmpl w:val="706C5A4A"/>
    <w:lvl w:tplc="E982E20C" w:ilvl="0">
      <w:start w:val="2"/>
      <w:numFmt w:val="bullet"/>
      <w:lvlText w:val=""/>
      <w:lvlJc w:val="left"/>
      <w:pPr>
        <w:ind w:hanging="360" w:left="1080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144B"/>
    <w:rsid w:val="00052023"/>
    <w:rsid w:val="00076EF5"/>
    <w:rsid w:val="000953CA"/>
    <w:rsid w:val="00112F3F"/>
    <w:rsid w:val="00161DE3"/>
    <w:rsid w:val="00281AA0"/>
    <w:rsid w:val="0028606B"/>
    <w:rsid w:val="002F7228"/>
    <w:rsid w:val="00327266"/>
    <w:rsid w:val="00357717"/>
    <w:rsid w:val="00382391"/>
    <w:rsid w:val="00387D25"/>
    <w:rsid w:val="003C0557"/>
    <w:rsid w:val="00427A29"/>
    <w:rsid w:val="004302D2"/>
    <w:rsid w:val="004364AA"/>
    <w:rsid w:val="004700A4"/>
    <w:rsid w:val="004B359E"/>
    <w:rsid w:val="004E1AEB"/>
    <w:rsid w:val="00627A71"/>
    <w:rsid w:val="0065102C"/>
    <w:rsid w:val="00667199"/>
    <w:rsid w:val="006D72A0"/>
    <w:rsid w:val="006E5449"/>
    <w:rsid w:val="00735F23"/>
    <w:rsid w:val="007907C7"/>
    <w:rsid w:val="007D25DD"/>
    <w:rsid w:val="008045E4"/>
    <w:rsid w:val="00815CD8"/>
    <w:rsid w:val="0089279A"/>
    <w:rsid w:val="00894211"/>
    <w:rsid w:val="0090539B"/>
    <w:rsid w:val="00917320"/>
    <w:rsid w:val="00933609"/>
    <w:rsid w:val="009526C6"/>
    <w:rsid w:val="009538AF"/>
    <w:rsid w:val="00986068"/>
    <w:rsid w:val="009B46DE"/>
    <w:rsid w:val="009D095E"/>
    <w:rsid w:val="00A50178"/>
    <w:rsid w:val="00A5434E"/>
    <w:rsid w:val="00A86FB1"/>
    <w:rsid w:val="00A9397F"/>
    <w:rsid w:val="00AE42B4"/>
    <w:rsid w:val="00B32FDA"/>
    <w:rsid w:val="00B45521"/>
    <w:rsid w:val="00B45B54"/>
    <w:rsid w:val="00B470BB"/>
    <w:rsid w:val="00BB1564"/>
    <w:rsid w:val="00BB52A2"/>
    <w:rsid w:val="00BF763A"/>
    <w:rsid w:val="00C0541C"/>
    <w:rsid w:val="00C70229"/>
    <w:rsid w:val="00D02005"/>
    <w:rsid w:val="00D03A40"/>
    <w:rsid w:val="00D327C1"/>
    <w:rsid w:val="00D442D0"/>
    <w:rsid w:val="00D5144B"/>
    <w:rsid w:val="00D67EDC"/>
    <w:rsid w:val="00E13EF1"/>
    <w:rsid w:val="00E20254"/>
    <w:rsid w:val="00E31274"/>
    <w:rsid w:val="00E82497"/>
    <w:rsid w:val="00E855D0"/>
    <w:rsid w:val="00EF4DB3"/>
    <w:rsid w:val="00F22953"/>
    <w:rsid w:val="00F571DC"/>
    <w:rsid w:val="00F731C0"/>
    <w:rsid w:val="00F75885"/>
    <w:rsid w:val="00FC075A"/>
    <w:rsid w:val="00FD62E5"/>
    <w:rsid w:val="00FF6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144B"/>
    <w:rPr>
      <w:sz w:val="24"/>
      <w:szCs w:val="24"/>
    </w:rPr>
  </w:style>
  <w:style w:styleId="Naslov1" w:type="paragraph">
    <w:name w:val="heading 1"/>
    <w:basedOn w:val="Normal"/>
    <w:next w:val="Normal"/>
    <w:qFormat/>
    <w:rsid w:val="00D5144B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D5144B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144B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D5144B"/>
  </w:style>
  <w:style w:styleId="Zaglavlje" w:type="paragraph">
    <w:name w:val="header"/>
    <w:basedOn w:val="Normal"/>
    <w:rsid w:val="00D5144B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EF4DB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27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279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279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279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279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89279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9279A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144B"/>
    <w:rPr>
      <w:sz w:val="24"/>
      <w:szCs w:val="24"/>
    </w:rPr>
  </w:style>
  <w:style w:styleId="Naslov1" w:type="paragraph">
    <w:name w:val="heading 1"/>
    <w:basedOn w:val="Normal"/>
    <w:next w:val="Normal"/>
    <w:qFormat/>
    <w:rsid w:val="00D5144B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D5144B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144B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D5144B"/>
  </w:style>
  <w:style w:styleId="Zaglavlje" w:type="paragraph">
    <w:name w:val="header"/>
    <w:basedOn w:val="Normal"/>
    <w:rsid w:val="00D5144B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EF4DB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27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279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279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279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279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8927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9279A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6369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prosinca 2018.</izvorni_sadrzaj>
    <derivirana_varijabla naziv="DomainObject.DatumDonosenjaOdluke_1">31.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754</izvorni_sadrzaj>
    <derivirana_varijabla naziv="DomainObject.Predmet.Broj_1">754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srpnja 2013.</izvorni_sadrzaj>
    <derivirana_varijabla naziv="DomainObject.Predmet.DatumOsnivanja_1">15.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St-754/2013</izvorni_sadrzaj>
    <derivirana_varijabla naziv="DomainObject.Predmet.OznakaBroj_1">St-754/2013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BEMALS d.o.o.  Rovinj</izvorni_sadrzaj>
    <derivirana_varijabla naziv="DomainObject.Predmet.ProtustrankaFormated_1">  BEMALS d.o.o.  Rovinj</derivirana_varijabla>
  </DomainObject.Predmet.ProtustrankaFormated>
  <DomainObject.Predmet.ProtustrankaFormatedOIB>
    <izvorni_sadrzaj>  BEMALS d.o.o.  Rovinj, OIB 10918908723</izvorni_sadrzaj>
    <derivirana_varijabla naziv="DomainObject.Predmet.ProtustrankaFormatedOIB_1">  BEMALS d.o.o.  Rovinj, OIB 10918908723</derivirana_varijabla>
  </DomainObject.Predmet.ProtustrankaFormatedOIB>
  <DomainObject.Predmet.ProtustrankaFormatedWithAdress>
    <izvorni_sadrzaj> BEMALS d.o.o.  Rovinj, Obala Palih boraca bb, 52210 Rovinj</izvorni_sadrzaj>
    <derivirana_varijabla naziv="DomainObject.Predmet.ProtustrankaFormatedWithAdress_1"> BEMALS d.o.o.  Rovinj, Obala Palih boraca bb, 52210 Rovinj</derivirana_varijabla>
  </DomainObject.Predmet.ProtustrankaFormatedWithAdress>
  <DomainObject.Predmet.ProtustrankaFormatedWithAdressOIB>
    <izvorni_sadrzaj> BEMALS d.o.o.  Rovinj, OIB 10918908723, Obala Palih boraca bb, 52210 Rovinj</izvorni_sadrzaj>
    <derivirana_varijabla naziv="DomainObject.Predmet.ProtustrankaFormatedWithAdressOIB_1"> BEMALS d.o.o.  Rovinj, OIB 10918908723, Obala Palih boraca bb, 52210 Rovinj</derivirana_varijabla>
  </DomainObject.Predmet.ProtustrankaFormatedWithAdressOIB>
  <DomainObject.Predmet.ProtustrankaWithAdress>
    <izvorni_sadrzaj>BEMALS d.o.o.  Rovinj Obala Palih boraca bb, 52210 Rovinj</izvorni_sadrzaj>
    <derivirana_varijabla naziv="DomainObject.Predmet.ProtustrankaWithAdress_1">BEMALS d.o.o.  Rovinj Obala Palih boraca bb, 52210 Rovinj</derivirana_varijabla>
  </DomainObject.Predmet.ProtustrankaWithAdress>
  <DomainObject.Predmet.ProtustrankaWithAdressOIB>
    <izvorni_sadrzaj>BEMALS d.o.o.  Rovinj, OIB 10918908723, Obala Palih boraca bb, 52210 Rovinj</izvorni_sadrzaj>
    <derivirana_varijabla naziv="DomainObject.Predmet.ProtustrankaWithAdressOIB_1">BEMALS d.o.o.  Rovinj, OIB 10918908723, Obala Palih boraca bb, 52210 Rovinj</derivirana_varijabla>
  </DomainObject.Predmet.ProtustrankaWithAdressOIB>
  <DomainObject.Predmet.ProtustrankaNazivFormated>
    <izvorni_sadrzaj>BEMALS d.o.o.  Rovinj</izvorni_sadrzaj>
    <derivirana_varijabla naziv="DomainObject.Predmet.ProtustrankaNazivFormated_1">BEMALS d.o.o.  Rovinj</derivirana_varijabla>
  </DomainObject.Predmet.ProtustrankaNazivFormated>
  <DomainObject.Predmet.ProtustrankaNazivFormatedOIB>
    <izvorni_sadrzaj>BEMALS d.o.o.  Rovinj, OIB 10918908723</izvorni_sadrzaj>
    <derivirana_varijabla naziv="DomainObject.Predmet.ProtustrankaNazivFormatedOIB_1">BEMALS d.o.o.  Rovinj, OIB 10918908723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BEMALS d.o.o.  Rovinj</item>
    </izvorni_sadrzaj>
    <derivirana_varijabla naziv="DomainObject.Predmet.ProtuStrankaListFormated_1">
      <item>BEMALS d.o.o.  Rovinj</item>
    </derivirana_varijabla>
  </DomainObject.Predmet.ProtuStrankaListFormated>
  <DomainObject.Predmet.ProtuStrankaListFormatedOIB>
    <izvorni_sadrzaj>
      <item>BEMALS d.o.o.  Rovinj, OIB 10918908723</item>
    </izvorni_sadrzaj>
    <derivirana_varijabla naziv="DomainObject.Predmet.ProtuStrankaListFormatedOIB_1">
      <item>BEMALS d.o.o.  Rovinj, OIB 10918908723</item>
    </derivirana_varijabla>
  </DomainObject.Predmet.ProtuStrankaListFormatedOIB>
  <DomainObject.Predmet.ProtuStrankaListFormatedWithAdress>
    <izvorni_sadrzaj>
      <item>BEMALS d.o.o.  Rovinj, Obala Palih boraca bb, 52210 Rovinj</item>
    </izvorni_sadrzaj>
    <derivirana_varijabla naziv="DomainObject.Predmet.ProtuStrankaListFormatedWithAdress_1">
      <item>BEMALS d.o.o.  Rovinj, Obala Palih boraca bb, 52210 Rovinj</item>
    </derivirana_varijabla>
  </DomainObject.Predmet.ProtuStrankaListFormatedWithAdress>
  <DomainObject.Predmet.ProtuStrankaListFormatedWithAdressOIB>
    <izvorni_sadrzaj>
      <item>BEMALS d.o.o.  Rovinj, OIB 10918908723, Obala Palih boraca bb, 52210 Rovinj</item>
    </izvorni_sadrzaj>
    <derivirana_varijabla naziv="DomainObject.Predmet.ProtuStrankaListFormatedWithAdressOIB_1">
      <item>BEMALS d.o.o.  Rovinj, OIB 10918908723, Obala Palih boraca bb, 52210 Rovinj</item>
    </derivirana_varijabla>
  </DomainObject.Predmet.ProtuStrankaListFormatedWithAdressOIB>
  <DomainObject.Predmet.ProtuStrankaListNazivFormated>
    <izvorni_sadrzaj>
      <item>BEMALS d.o.o.  Rovinj</item>
    </izvorni_sadrzaj>
    <derivirana_varijabla naziv="DomainObject.Predmet.ProtuStrankaListNazivFormated_1">
      <item>BEMALS d.o.o.  Rovinj</item>
    </derivirana_varijabla>
  </DomainObject.Predmet.ProtuStrankaListNazivFormated>
  <DomainObject.Predmet.ProtuStrankaListNazivFormatedOIB>
    <izvorni_sadrzaj>
      <item>BEMALS d.o.o.  Rovinj, OIB 10918908723</item>
    </izvorni_sadrzaj>
    <derivirana_varijabla naziv="DomainObject.Predmet.ProtuStrankaListNazivFormatedOIB_1">
      <item>BEMALS d.o.o.  Rovinj, OIB 10918908723</item>
    </derivirana_varijabla>
  </DomainObject.Predmet.ProtuStrankaListNazivFormatedOIB>
  <DomainObject.Predmet.OstaliListFormated>
    <izvorni_sadrzaj>
      <item>Marijan Bertetić</item>
      <item>Dušan Miočić</item>
      <item>Željko Perčinlić</item>
      <item>Slađana Kirinčić</item>
      <item>Ana Milođević</item>
      <item>Ana Milošević</item>
      <item>Gordan Blagojević</item>
    </izvorni_sadrzaj>
    <derivirana_varijabla naziv="DomainObject.Predmet.OstaliListFormated_1">
      <item>Marijan Bertetić</item>
      <item>Dušan Miočić</item>
      <item>Željko Perčinlić</item>
      <item>Slađana Kirinčić</item>
      <item>Ana Milođević</item>
      <item>Ana Milošević</item>
      <item>Gordan Blagojević</item>
    </derivirana_varijabla>
  </DomainObject.Predmet.OstaliListFormated>
  <DomainObject.Predmet.OstaliListFormatedOIB>
    <izvorni_sadrzaj>
      <item>Marijan Bertetić</item>
      <item>Dušan Miočić</item>
      <item>Željko Perčinlić</item>
      <item>Slađana Kirinčić</item>
      <item>Ana Milođević</item>
      <item>Ana Milošević</item>
      <item>Gordan Blagojević, OIB 53507748090</item>
    </izvorni_sadrzaj>
    <derivirana_varijabla naziv="DomainObject.Predmet.OstaliListFormatedOIB_1">
      <item>Marijan Bertetić</item>
      <item>Dušan Miočić</item>
      <item>Željko Perčinlić</item>
      <item>Slađana Kirinčić</item>
      <item>Ana Milođević</item>
      <item>Ana Milošević</item>
      <item>Gordan Blagojević, OIB 53507748090</item>
    </derivirana_varijabla>
  </DomainObject.Predmet.OstaliListFormatedOIB>
  <DomainObject.Predmet.OstaliListFormatedWithAdress>
    <izvorni_sadrzaj>
      <item>Marijan Bertetić, Istarska 19, 52210 Rovinj</item>
      <item>Dušan Miočić, Prolaz Marije Krucifikse Kozulić 2, 51000 Rijeka</item>
      <item>Željko Perčinlić</item>
      <item>Slađana Kirinčić</item>
      <item>Ana Milođević</item>
      <item>Ana Milošević</item>
      <item>Gordan Blagojević, Markovići 21, 51000 Rijeka</item>
    </izvorni_sadrzaj>
    <derivirana_varijabla naziv="DomainObject.Predmet.OstaliListFormatedWithAdress_1">
      <item>Marijan Bertetić, Istarska 19, 52210 Rovinj</item>
      <item>Dušan Miočić, Prolaz Marije Krucifikse Kozulić 2, 51000 Rijeka</item>
      <item>Željko Perčinlić</item>
      <item>Slađana Kirinčić</item>
      <item>Ana Milođević</item>
      <item>Ana Milošević</item>
      <item>Gordan Blagojević, Markovići 21, 51000 Rijeka</item>
    </derivirana_varijabla>
  </DomainObject.Predmet.OstaliListFormatedWithAdress>
  <DomainObject.Predmet.OstaliListFormatedWithAdressOIB>
    <izvorni_sadrzaj>
      <item>Marijan Bertetić, Istarska 19, 52210 Rovinj</item>
      <item>Dušan Miočić, Prolaz Marije Krucifikse Kozulić 2, 51000 Rijeka</item>
      <item>Željko Perčinlić</item>
      <item>Slađana Kirinčić</item>
      <item>Ana Milođević</item>
      <item>Ana Milošević</item>
      <item>Gordan Blagojević, OIB 53507748090, Markovići 21, 51000 Rijeka</item>
    </izvorni_sadrzaj>
    <derivirana_varijabla naziv="DomainObject.Predmet.OstaliListFormatedWithAdressOIB_1">
      <item>Marijan Bertetić, Istarska 19, 52210 Rovinj</item>
      <item>Dušan Miočić, Prolaz Marije Krucifikse Kozulić 2, 51000 Rijeka</item>
      <item>Željko Perčinlić</item>
      <item>Slađana Kirinčić</item>
      <item>Ana Milođević</item>
      <item>Ana Milošević</item>
      <item>Gordan Blagojević, OIB 53507748090, Markovići 21, 51000 Rijeka</item>
    </derivirana_varijabla>
  </DomainObject.Predmet.OstaliListFormatedWithAdressOIB>
  <DomainObject.Predmet.OstaliListNazivFormated>
    <izvorni_sadrzaj>
      <item>Marijan Bertetić</item>
      <item>Dušan Miočić</item>
      <item>Željko Perčinlić</item>
      <item>Slađana Kirinčić</item>
      <item>Ana Milođević</item>
      <item>Ana Milošević</item>
      <item>Gordan Blagojević</item>
    </izvorni_sadrzaj>
    <derivirana_varijabla naziv="DomainObject.Predmet.OstaliListNazivFormated_1">
      <item>Marijan Bertetić</item>
      <item>Dušan Miočić</item>
      <item>Željko Perčinlić</item>
      <item>Slađana Kirinčić</item>
      <item>Ana Milođević</item>
      <item>Ana Milošević</item>
      <item>Gordan Blagojević</item>
    </derivirana_varijabla>
  </DomainObject.Predmet.OstaliListNazivFormated>
  <DomainObject.Predmet.OstaliListNazivFormatedOIB>
    <izvorni_sadrzaj>
      <item>Marijan Bertetić</item>
      <item>Dušan Miočić</item>
      <item>Željko Perčinlić</item>
      <item>Slađana Kirinčić</item>
      <item>Ana Milođević</item>
      <item>Ana Milošević</item>
      <item>Gordan Blagojević, OIB 53507748090</item>
    </izvorni_sadrzaj>
    <derivirana_varijabla naziv="DomainObject.Predmet.OstaliListNazivFormatedOIB_1">
      <item>Marijan Bertetić</item>
      <item>Dušan Miočić</item>
      <item>Željko Perčinlić</item>
      <item>Slađana Kirinčić</item>
      <item>Ana Milođević</item>
      <item>Ana Milošević</item>
      <item>Gordan Blagojević, OIB 53507748090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2018.</izvorni_sadrzaj>
    <derivirana_varijabla naziv="DomainObject.Datum_1">31.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BEMALS d.o.o.  Rovinj</izvorni_sadrzaj>
    <derivirana_varijabla naziv="DomainObject.Predmet.ProtustrankaIDrugi_1">BEMALS d.o.o.  Rovinj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BEMALS d.o.o.  Rovinj, OIB 10918908723, Obala Palih boraca bb, 52210 Rovinj</izvorni_sadrzaj>
    <derivirana_varijabla naziv="DomainObject.Predmet.ProtustrankaIDrugiAdressOIB_1">BEMALS d.o.o.  Rovinj, OIB 10918908723, Obala Palih boraca bb,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BEMALS d.o.o.  Rovinj</item>
      <item>FINA  Pula</item>
      <item>Marijan Bertetić</item>
      <item>Dušan Miočić</item>
      <item>Željko Perčinlić</item>
      <item>Slađana Kirinčić</item>
      <item>Ana Milođević</item>
      <item>Ana Milošević</item>
      <item>Gordan Blagojević</item>
    </izvorni_sadrzaj>
    <derivirana_varijabla naziv="DomainObject.Predmet.SudioniciListNaziv_1">
      <item>BEMALS d.o.o.  Rovinj</item>
      <item>FINA  Pula</item>
      <item>Marijan Bertetić</item>
      <item>Dušan Miočić</item>
      <item>Željko Perčinlić</item>
      <item>Slađana Kirinčić</item>
      <item>Ana Milođević</item>
      <item>Ana Milošević</item>
      <item>Gordan Blagojević</item>
    </derivirana_varijabla>
  </DomainObject.Predmet.SudioniciListNaziv>
  <DomainObject.Predmet.SudioniciListAdressOIB>
    <izvorni_sadrzaj>
      <item>BEMALS d.o.o.  Rovinj, OIB 10918908723, Obala Palih boraca bb,52210 Rovinj</item>
      <item>FINA  Pula, OIB 85821130368, Giardini 5,52 100 Pula</item>
      <item>Marijan Bertetić, Istarska 19,52210 Rovinj</item>
      <item>Dušan Miočić, Prolaz Marije Krucifikse Kozulić 2,51000 Rijeka</item>
      <item>Željko Perčinlić</item>
      <item>Slađana Kirinčić</item>
      <item>Ana Milođević</item>
      <item>Ana Milošević</item>
      <item>Gordan Blagojević, OIB 53507748090, Markovići 21,51000 Rijeka</item>
    </izvorni_sadrzaj>
    <derivirana_varijabla naziv="DomainObject.Predmet.SudioniciListAdressOIB_1">
      <item>BEMALS d.o.o.  Rovinj, OIB 10918908723, Obala Palih boraca bb,52210 Rovinj</item>
      <item>FINA  Pula, OIB 85821130368, Giardini 5,52 100 Pula</item>
      <item>Marijan Bertetić, Istarska 19,52210 Rovinj</item>
      <item>Dušan Miočić, Prolaz Marije Krucifikse Kozulić 2,51000 Rijeka</item>
      <item>Željko Perčinlić</item>
      <item>Slađana Kirinčić</item>
      <item>Ana Milođević</item>
      <item>Ana Milošević</item>
      <item>Gordan Blagojević, OIB 53507748090, Markovići 21,51000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10918908723</item>
      <item>, OIB 85821130368</item>
      <item>, OIB null</item>
      <item>, OIB null</item>
      <item>, OIB null</item>
      <item>, OIB null</item>
      <item>, OIB null</item>
      <item>, OIB null</item>
      <item>, OIB 53507748090</item>
    </izvorni_sadrzaj>
    <derivirana_varijabla naziv="DomainObject.Predmet.SudioniciListNazivOIB_1">
      <item>, OIB 10918908723</item>
      <item>, OIB 85821130368</item>
      <item>, OIB null</item>
      <item>, OIB null</item>
      <item>, OIB null</item>
      <item>, OIB null</item>
      <item>, OIB null</item>
      <item>, OIB null</item>
      <item>, OIB 53507748090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 Blagojević, OIB 53507748090, Markovići 21 Rijeka</item>
    </izvorni_sadrzaj>
    <derivirana_varijabla naziv="DomainObject.Predmet.StecajniUpraviteljiListAddressOIB_1">
      <item>Gordan Blagojević, OIB 53507748090,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prosinca 2018.</izvorni_sadrzaj>
    <derivirana_varijabla naziv="DomainObject.Predmet.DatumZadnjeOdrzaneSudskeRadnje_1">6. prosinca 2018.</derivirana_varijabla>
  </DomainObject.Predmet.DatumZadnjeOdrzaneSudskeRadnje>
  <DomainObject.PredzadnjaOdlukaIzPredmeta.DatumDonosenjaOdluke>
    <izvorni_sadrzaj>7. prosinca 2018.</izvorni_sadrzaj>
    <derivirana_varijabla naziv="DomainObject.PredzadnjaOdlukaIzPredmeta.DatumDonosenjaOdluke_1">7. prosinca 2018.</derivirana_varijabla>
  </DomainObject.PredzadnjaOdlukaIzPredmeta.DatumDonosenjaOdluke>
  <DomainObject.PredzadnjaOdlukaIzPredmeta.Oznaka>
    <izvorni_sadrzaj>St-754/2013-99</izvorni_sadrzaj>
    <derivirana_varijabla naziv="DomainObject.PredzadnjaOdlukaIzPredmeta.Oznaka_1">St-754/2013-99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1210</properties:Characters>
  <properties:Lines>41</properties:Lines>
  <properties:Paragraphs>17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1520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2018-12-31T10:22:00Z</dcterms:created>
  <dc:creator>dcmelik</dc:creator>
  <cp:lastModifiedBy>Jasna Radulović</cp:lastModifiedBy>
  <cp:lastPrinted>2018-08-22T11:23:00Z</cp:lastPrinted>
  <dcterms:modified xmlns:xsi="http://www.w3.org/2001/XMLSchema-instance" xsi:type="dcterms:W3CDTF">2018-12-31T10:23:00Z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(754-13 ISPRAVAK - k.č.br..docx)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