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adbb" w14:paraId="fefadbb" w:rsidRDefault="00053367" w:rsidP="00DD49B7" w:rsidR="00DD49B7">
      <w:pPr>
        <w:jc w:val="right"/>
        <w15:collapsed w:val="false"/>
      </w:pPr>
      <w:r>
        <w:t xml:space="preserve">    </w:t>
      </w:r>
      <w:r w:rsidR="00DD49B7">
        <w:t>Broj: 6 St-</w:t>
      </w:r>
      <w:r w:rsidR="009B47E8">
        <w:t>1768</w:t>
      </w:r>
      <w:r w:rsidR="00105DBD">
        <w:t>/16-</w:t>
      </w:r>
      <w:r w:rsidR="009B47E8">
        <w:t>1</w:t>
      </w:r>
      <w:r w:rsidR="00993759">
        <w:t>0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 w:rsidR="009B47E8">
        <w:t xml:space="preserve"> Financijska agencija OIB 85821130368, Regionalni centar Osijek, Podružnica Osijek L. Jagera 3, Osijek, za otvaranje stečajnog  postupka nad dužnikom </w:t>
      </w:r>
      <w:r w:rsidR="009B47E8">
        <w:rPr>
          <w:b/>
        </w:rPr>
        <w:t>PRIJEVOZNIČKA ZADRUGA BARANJA, Darda, K. P. Krešimira IV 2A, OIB: 68912420077, MBS: 030105457</w:t>
      </w:r>
      <w:r w:rsidR="00DD49B7" w:rsidRPr="00D14516">
        <w:t>,</w:t>
      </w:r>
      <w:r w:rsidR="00DD49B7">
        <w:t xml:space="preserve"> dana </w:t>
      </w:r>
      <w:r w:rsidR="009B47E8">
        <w:t>17</w:t>
      </w:r>
      <w:r w:rsidR="00993759">
        <w:t>. veljače</w:t>
      </w:r>
      <w:r w:rsidR="00105DBD">
        <w:t xml:space="preserve"> 2017. g.,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9B47E8">
        <w:t xml:space="preserve">upravitelju zadruge </w:t>
      </w:r>
      <w:r w:rsidR="009B47E8" w:rsidRPr="009B47E8">
        <w:rPr>
          <w:b/>
        </w:rPr>
        <w:t>Tomislav</w:t>
      </w:r>
      <w:r w:rsidR="009B47E8">
        <w:rPr>
          <w:b/>
        </w:rPr>
        <w:t>u</w:t>
      </w:r>
      <w:r w:rsidR="009B47E8" w:rsidRPr="009B47E8">
        <w:rPr>
          <w:b/>
        </w:rPr>
        <w:t xml:space="preserve"> Zatko, OIB: 65845250694, Josipovac, Kralja Petra Svačića 7/A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93759">
        <w:rPr>
          <w:b/>
        </w:rPr>
        <w:t>5.0</w:t>
      </w:r>
      <w:r w:rsidR="00C06AA6" w:rsidRPr="00033C9A">
        <w:rPr>
          <w:b/>
        </w:rPr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9B47E8" w:rsidRPr="009B47E8">
        <w:rPr>
          <w:b/>
        </w:rPr>
        <w:t>1768</w:t>
      </w:r>
      <w:r w:rsidR="001F430D">
        <w:t>-16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9B47E8">
        <w:t>upravitelj zadruge</w:t>
      </w:r>
      <w:r>
        <w:t xml:space="preserve">, </w:t>
      </w:r>
      <w:r w:rsidR="009B47E8" w:rsidRPr="009B47E8">
        <w:rPr>
          <w:b/>
        </w:rPr>
        <w:t>Tomislav Zatko, OIB: 65845250694, Josipovac, Kralja Petra Svačića 7/A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93759">
        <w:rPr>
          <w:b/>
        </w:rPr>
        <w:t>5.0</w:t>
      </w:r>
      <w:r w:rsidRPr="00033C9A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9B47E8" w:rsidRPr="009B47E8">
        <w:rPr>
          <w:b/>
        </w:rPr>
        <w:t>1768</w:t>
      </w:r>
      <w:r w:rsidR="001F430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9B47E8">
        <w:t xml:space="preserve">upravitelju zadruge </w:t>
      </w:r>
      <w:r w:rsidR="009B47E8" w:rsidRPr="009B47E8">
        <w:rPr>
          <w:b/>
        </w:rPr>
        <w:t>Tomislav</w:t>
      </w:r>
      <w:r w:rsidR="009B47E8">
        <w:rPr>
          <w:b/>
        </w:rPr>
        <w:t>u</w:t>
      </w:r>
      <w:r w:rsidR="009B47E8" w:rsidRPr="009B47E8">
        <w:rPr>
          <w:b/>
        </w:rPr>
        <w:t xml:space="preserve"> Zatko, OIB: 65845250694, Josipovac, Kralja Petra Svačića 7/A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9B47E8">
        <w:t xml:space="preserve">upravitelj zadruge </w:t>
      </w:r>
      <w:r w:rsidR="009B47E8" w:rsidRPr="009B47E8">
        <w:rPr>
          <w:b/>
        </w:rPr>
        <w:t>Tomislav Zatko, OIB: 65845250694, Josipovac, Kralja Petra Svačića 7/A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9B47E8" w:rsidP="007E6D1A" w:rsidR="00C06AA6">
      <w:pPr>
        <w:jc w:val="both"/>
      </w:pPr>
      <w:r>
        <w:lastRenderedPageBreak/>
        <w:t xml:space="preserve">           </w:t>
      </w:r>
    </w:p>
    <w:p w:rsidRDefault="00105DBD" w:rsidP="00624A9B" w:rsidR="00624A9B">
      <w:pPr>
        <w:jc w:val="right"/>
      </w:pPr>
      <w:r>
        <w:t xml:space="preserve"> </w:t>
      </w:r>
      <w:r w:rsidR="00EF2C43">
        <w:t xml:space="preserve"> </w:t>
      </w:r>
      <w:r w:rsidR="00993759">
        <w:t xml:space="preserve">    </w:t>
      </w:r>
      <w:r w:rsidR="00624A9B">
        <w:t xml:space="preserve">    Broj: 6 St-1768/16-10</w:t>
      </w:r>
    </w:p>
    <w:p w:rsidRDefault="00993759" w:rsidP="00993759" w:rsidR="00993759">
      <w:pPr>
        <w:jc w:val="right"/>
      </w:pPr>
    </w:p>
    <w:p w:rsidRDefault="00993759" w:rsidP="00993759" w:rsidR="00993759">
      <w:pPr>
        <w:jc w:val="right"/>
      </w:pPr>
    </w:p>
    <w:p w:rsidRDefault="007E6D1A" w:rsidP="00993759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9B47E8">
        <w:rPr>
          <w:bCs/>
        </w:rPr>
        <w:t>31</w:t>
      </w:r>
      <w:r w:rsidR="006D5429">
        <w:rPr>
          <w:bCs/>
        </w:rPr>
        <w:t>. svibnja</w:t>
      </w:r>
      <w:r w:rsidR="00361A8E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9B47E8">
        <w:rPr>
          <w:b/>
        </w:rPr>
        <w:t>PRIJEVOZNIČKA ZADRUGA BARANJA, Darda, K. P. Krešimira IV 2A, OIB: 68912420077, MBS: 030105457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9B47E8">
        <w:t xml:space="preserve">1768/16 </w:t>
      </w:r>
      <w:r w:rsidR="00F80E5F">
        <w:t>od</w:t>
      </w:r>
      <w:r w:rsidR="00033C9A">
        <w:t xml:space="preserve"> </w:t>
      </w:r>
      <w:r w:rsidR="009B47E8">
        <w:t>21. listopada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>nika</w:t>
      </w:r>
      <w:r w:rsidR="009B47E8">
        <w:t xml:space="preserve"> upravitelj zadruge</w:t>
      </w:r>
      <w:r w:rsidR="001A70D8">
        <w:t xml:space="preserve"> </w:t>
      </w:r>
      <w:r w:rsidR="009B47E8" w:rsidRPr="009B47E8">
        <w:rPr>
          <w:b/>
        </w:rPr>
        <w:t>Tomislav Zatko, OIB: 65845250694, Josipovac, Kralja Petra Svačića 7/A</w:t>
      </w:r>
      <w:r w:rsidR="007E6D1A">
        <w:t xml:space="preserve">, na uplatu predujma u iznosu od 1.000,00 kn u Fond za namirenje troškova stečajnog postupka kao i dodatnog iznosa predujma u iznosu od </w:t>
      </w:r>
      <w:r w:rsidR="00993759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9B47E8">
        <w:t>1768</w:t>
      </w:r>
      <w:r w:rsidR="00575D73">
        <w:t xml:space="preserve">/16 od </w:t>
      </w:r>
      <w:r w:rsidR="009B47E8">
        <w:t>21. listopada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</w:t>
      </w:r>
      <w:r w:rsidR="009B47E8">
        <w:t xml:space="preserve"> upravitelj zadruge</w:t>
      </w:r>
      <w:r w:rsidR="007E6D1A">
        <w:t xml:space="preserve"> </w:t>
      </w:r>
      <w:r w:rsidR="009B47E8" w:rsidRPr="009B47E8">
        <w:rPr>
          <w:b/>
        </w:rPr>
        <w:t>Tomislav Zatko, OIB: 65845250694, Josipovac, Kralja Petra Svačića 7/A</w:t>
      </w:r>
      <w:r w:rsidR="009B47E8">
        <w:t xml:space="preserve"> </w:t>
      </w:r>
      <w:r>
        <w:t>zaprimi</w:t>
      </w:r>
      <w:r w:rsidR="000634F3">
        <w:t xml:space="preserve">o je dana </w:t>
      </w:r>
      <w:r w:rsidR="009B47E8">
        <w:t>25. studenog 2016. g. a što je razvidno iz povratnice koja prileži spisu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105DBD" w:rsidP="00105DBD" w:rsidR="007E6D1A">
      <w:pPr>
        <w:tabs>
          <w:tab w:pos="4392" w:val="center"/>
          <w:tab w:pos="6390" w:val="left"/>
        </w:tabs>
      </w:pPr>
      <w:r>
        <w:tab/>
      </w:r>
      <w:r w:rsidR="007E6D1A">
        <w:t xml:space="preserve">U Osijeku </w:t>
      </w:r>
      <w:r w:rsidR="009B47E8">
        <w:t>17</w:t>
      </w:r>
      <w:r w:rsidR="00993759">
        <w:t>. veljače</w:t>
      </w:r>
      <w:r>
        <w:t xml:space="preserve"> 2017. g.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9B47E8" w:rsidR="007E6D1A">
      <w:pPr>
        <w:tabs>
          <w:tab w:pos="6075" w:val="left"/>
        </w:tabs>
      </w:pPr>
      <w:r>
        <w:t>DNA</w:t>
      </w:r>
      <w:r w:rsidR="009B47E8">
        <w:tab/>
      </w:r>
    </w:p>
    <w:p w:rsidRDefault="009B47E8" w:rsidP="00033C9A" w:rsidR="00993759" w:rsidRPr="009B47E8">
      <w:pPr>
        <w:numPr>
          <w:ilvl w:val="0"/>
          <w:numId w:val="11"/>
        </w:numPr>
      </w:pPr>
      <w:r>
        <w:t xml:space="preserve">upravitelj zadruge </w:t>
      </w:r>
      <w:r w:rsidRPr="009B47E8">
        <w:t>Tomislav Zatko,  Josipovac, Kralja Petra Svačića 7/A</w:t>
      </w:r>
    </w:p>
    <w:p w:rsidRDefault="007E6D1A" w:rsidP="00033C9A" w:rsidR="007E6D1A">
      <w:pPr>
        <w:numPr>
          <w:ilvl w:val="0"/>
          <w:numId w:val="11"/>
        </w:numPr>
      </w:pPr>
      <w:r>
        <w:t>FINA- nakon pravomoćnosti</w:t>
      </w:r>
      <w:r w:rsidR="00105DBD">
        <w:t xml:space="preserve"> 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6D5429" w:rsidP="007E6D1A" w:rsidR="007E6D1A">
      <w:pPr>
        <w:numPr>
          <w:ilvl w:val="0"/>
          <w:numId w:val="11"/>
        </w:numPr>
      </w:pPr>
      <w:r>
        <w:t>K-</w:t>
      </w:r>
      <w:r w:rsidR="00624A9B">
        <w:t>20.3.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4E1" w:rsidP="00C06AA6" w:rsidR="006A34E1">
      <w:r>
        <w:separator/>
      </w:r>
    </w:p>
  </w:endnote>
  <w:endnote w:id="0" w:type="continuationSeparator">
    <w:p w:rsidRDefault="006A34E1" w:rsidP="00C06AA6" w:rsidR="006A3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4E1" w:rsidP="00C06AA6" w:rsidR="006A34E1">
      <w:r>
        <w:separator/>
      </w:r>
    </w:p>
  </w:footnote>
  <w:footnote w:id="0" w:type="continuationSeparator">
    <w:p w:rsidRDefault="006A34E1" w:rsidP="00C06AA6" w:rsidR="006A34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3D6A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D6A"/>
    <w:rsid w:val="00012BB2"/>
    <w:rsid w:val="00014887"/>
    <w:rsid w:val="00016B25"/>
    <w:rsid w:val="00024C80"/>
    <w:rsid w:val="00033C9A"/>
    <w:rsid w:val="00040D86"/>
    <w:rsid w:val="00053367"/>
    <w:rsid w:val="000535EA"/>
    <w:rsid w:val="000559F1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05DBD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0380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24A9B"/>
    <w:rsid w:val="00632865"/>
    <w:rsid w:val="00652724"/>
    <w:rsid w:val="0069656A"/>
    <w:rsid w:val="006A34E1"/>
    <w:rsid w:val="006D5429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93759"/>
    <w:rsid w:val="009A14C7"/>
    <w:rsid w:val="009A412B"/>
    <w:rsid w:val="009B40D7"/>
    <w:rsid w:val="009B46D8"/>
    <w:rsid w:val="009B47E8"/>
    <w:rsid w:val="009C670C"/>
    <w:rsid w:val="009F01BD"/>
    <w:rsid w:val="00A075FD"/>
    <w:rsid w:val="00A07CA2"/>
    <w:rsid w:val="00A10C1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D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3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D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3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St-1768/2016</izvorni_sadrzaj>
    <derivirana_varijabla naziv="DomainObject.Predmet.OznakaBroj_1">St-1768/2016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PRIJEVOZNIČKA ZADRUGA BARANJA</izvorni_sadrzaj>
    <derivirana_varijabla naziv="DomainObject.Predmet.ProtustrankaFormated_1">  PRIJEVOZNIČKA ZADRUGA BARANJA</derivirana_varijabla>
  </DomainObject.Predmet.ProtustrankaFormated>
  <DomainObject.Predmet.ProtustrankaFormatedOIB>
    <izvorni_sadrzaj>  PRIJEVOZNIČKA ZADRUGA BARANJA, OIB 68912420077</izvorni_sadrzaj>
    <derivirana_varijabla naziv="DomainObject.Predmet.ProtustrankaFormatedOIB_1">  PRIJEVOZNIČKA ZADRUGA BARANJA, OIB 68912420077</derivirana_varijabla>
  </DomainObject.Predmet.ProtustrankaFormatedOIB>
  <DomainObject.Predmet.ProtustrankaFormatedWithAdress>
    <izvorni_sadrzaj> PRIJEVOZNIČKA ZADRUGA BARANJA, K. P. Krešimira IV 2A, 31326 Darda</izvorni_sadrzaj>
    <derivirana_varijabla naziv="DomainObject.Predmet.ProtustrankaFormatedWithAdress_1"> PRIJEVOZNIČKA ZADRUGA BARANJA, K. P. Krešimira IV 2A, 31326 Darda</derivirana_varijabla>
  </DomainObject.Predmet.ProtustrankaFormatedWithAdress>
  <DomainObject.Predmet.ProtustrankaFormatedWithAdressOIB>
    <izvorni_sadrzaj> PRIJEVOZNIČKA ZADRUGA BARANJA, OIB 68912420077, K. P. Krešimira IV 2A, 31326 Darda</izvorni_sadrzaj>
    <derivirana_varijabla naziv="DomainObject.Predmet.ProtustrankaFormatedWithAdressOIB_1"> PRIJEVOZNIČKA ZADRUGA BARANJA, OIB 68912420077, K. P. Krešimira IV 2A, 31326 Darda</derivirana_varijabla>
  </DomainObject.Predmet.ProtustrankaFormatedWithAdressOIB>
  <DomainObject.Predmet.ProtustrankaWithAdress>
    <izvorni_sadrzaj>PRIJEVOZNIČKA ZADRUGA BARANJA K. P. Krešimira IV 2A, 31326 Darda</izvorni_sadrzaj>
    <derivirana_varijabla naziv="DomainObject.Predmet.ProtustrankaWithAdress_1">PRIJEVOZNIČKA ZADRUGA BARANJA K. P. Krešimira IV 2A, 31326 Darda</derivirana_varijabla>
  </DomainObject.Predmet.ProtustrankaWithAdress>
  <DomainObject.Predmet.ProtustrankaWithAdressOIB>
    <izvorni_sadrzaj>PRIJEVOZNIČKA ZADRUGA BARANJA, OIB 68912420077, K. P. Krešimira IV 2A, 31326 Darda</izvorni_sadrzaj>
    <derivirana_varijabla naziv="DomainObject.Predmet.ProtustrankaWithAdressOIB_1">PRIJEVOZNIČKA ZADRUGA BARANJA, OIB 68912420077, K. P. Krešimira IV 2A, 31326 Darda</derivirana_varijabla>
  </DomainObject.Predmet.ProtustrankaWithAdressOIB>
  <DomainObject.Predmet.ProtustrankaNazivFormated>
    <izvorni_sadrzaj>PRIJEVOZNIČKA ZADRUGA BARANJA</izvorni_sadrzaj>
    <derivirana_varijabla naziv="DomainObject.Predmet.ProtustrankaNazivFormated_1">PRIJEVOZNIČKA ZADRUGA BARANJA</derivirana_varijabla>
  </DomainObject.Predmet.ProtustrankaNazivFormated>
  <DomainObject.Predmet.ProtustrankaNazivFormatedOIB>
    <izvorni_sadrzaj>PRIJEVOZNIČKA ZADRUGA BARANJA, OIB 68912420077</izvorni_sadrzaj>
    <derivirana_varijabla naziv="DomainObject.Predmet.ProtustrankaNazivFormatedOIB_1">PRIJEVOZNIČKA ZADRUGA BARANJA, OIB 68912420077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PRIJEVOZNIČKA ZADRUGA BARANJA</item>
    </izvorni_sadrzaj>
    <derivirana_varijabla naziv="DomainObject.Predmet.ProtuStrankaListFormated_1">
      <item>PRIJEVOZNIČKA ZADRUGA BARANJA</item>
    </derivirana_varijabla>
  </DomainObject.Predmet.ProtuStrankaListFormated>
  <DomainObject.Predmet.ProtuStrankaListFormatedOIB>
    <izvorni_sadrzaj>
      <item>PRIJEVOZNIČKA ZADRUGA BARANJA, OIB 68912420077</item>
    </izvorni_sadrzaj>
    <derivirana_varijabla naziv="DomainObject.Predmet.ProtuStrankaListFormatedOIB_1">
      <item>PRIJEVOZNIČKA ZADRUGA BARANJA, OIB 68912420077</item>
    </derivirana_varijabla>
  </DomainObject.Predmet.ProtuStrankaListFormatedOIB>
  <DomainObject.Predmet.ProtuStrankaListFormatedWithAdress>
    <izvorni_sadrzaj>
      <item>PRIJEVOZNIČKA ZADRUGA BARANJA, K. P. Krešimira IV 2A, 31326 Darda</item>
    </izvorni_sadrzaj>
    <derivirana_varijabla naziv="DomainObject.Predmet.ProtuStrankaListFormatedWithAdress_1">
      <item>PRIJEVOZNIČKA ZADRUGA BARANJA, K. P. Krešimira IV 2A, 31326 Darda</item>
    </derivirana_varijabla>
  </DomainObject.Predmet.ProtuStrankaListFormatedWithAdress>
  <DomainObject.Predmet.ProtuStrankaListFormatedWithAdressOIB>
    <izvorni_sadrzaj>
      <item>PRIJEVOZNIČKA ZADRUGA BARANJA, OIB 68912420077, K. P. Krešimira IV 2A, 31326 Darda</item>
    </izvorni_sadrzaj>
    <derivirana_varijabla naziv="DomainObject.Predmet.ProtuStrankaListFormatedWithAdressOIB_1">
      <item>PRIJEVOZNIČKA ZADRUGA BARANJA, OIB 68912420077, K. P. Krešimira IV 2A, 31326 Darda</item>
    </derivirana_varijabla>
  </DomainObject.Predmet.ProtuStrankaListFormatedWithAdressOIB>
  <DomainObject.Predmet.ProtuStrankaListNazivFormated>
    <izvorni_sadrzaj>
      <item>PRIJEVOZNIČKA ZADRUGA BARANJA</item>
    </izvorni_sadrzaj>
    <derivirana_varijabla naziv="DomainObject.Predmet.ProtuStrankaListNazivFormated_1">
      <item>PRIJEVOZNIČKA ZADRUGA BARANJA</item>
    </derivirana_varijabla>
  </DomainObject.Predmet.ProtuStrankaListNazivFormated>
  <DomainObject.Predmet.ProtuStrankaListNazivFormatedOIB>
    <izvorni_sadrzaj>
      <item>PRIJEVOZNIČKA ZADRUGA BARANJA, OIB 68912420077</item>
    </izvorni_sadrzaj>
    <derivirana_varijabla naziv="DomainObject.Predmet.ProtuStrankaListNazivFormatedOIB_1">
      <item>PRIJEVOZNIČKA ZADRUGA BARANJA, OIB 68912420077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PRIJEVOZNIČKA ZADRUGA BARANJA</izvorni_sadrzaj>
    <derivirana_varijabla naziv="DomainObject.Predmet.ProtustrankaIDrugi_1">PRIJEVOZNIČKA ZADRUGA BARANJA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PRIJEVOZNIČKA ZADRUGA BARANJA, OIB 68912420077, K. P. Krešimira IV 2A, 31326 Darda</izvorni_sadrzaj>
    <derivirana_varijabla naziv="DomainObject.Predmet.ProtustrankaIDrugiAdressOIB_1">PRIJEVOZNIČKA ZADRUGA BARANJA, OIB 68912420077, K. P. Krešimira IV 2A,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PRIJEVOZNIČKA ZADRUGA BARANJA</item>
    </izvorni_sadrzaj>
    <derivirana_varijabla naziv="DomainObject.Predmet.SudioniciListNaziv_1">
      <item>FINA RC OSIJEK</item>
      <item>PRIJEVOZNIČKA ZADRUGA BARANJA</item>
    </derivirana_varijabla>
  </DomainObject.Predmet.SudioniciListNaziv>
  <DomainObject.Predmet.SudioniciListAdressOIB>
    <izvorni_sadrzaj>
      <item>FINA RC OSIJEK, OIB 85821130368</item>
      <item>PRIJEVOZNIČKA ZADRUGA BARANJA, OIB 68912420077, K. P. Krešimira IV 2A,31326 Darda</item>
    </izvorni_sadrzaj>
    <derivirana_varijabla naziv="DomainObject.Predmet.SudioniciListAdressOIB_1">
      <item>FINA RC OSIJEK, OIB 85821130368</item>
      <item>PRIJEVOZNIČKA ZADRUGA BARANJA, OIB 68912420077, K. P. Krešimira IV 2A,31326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68912420077</item>
    </izvorni_sadrzaj>
    <derivirana_varijabla naziv="DomainObject.Predmet.SudioniciListNazivOIB_1">
      <item>, OIB 85821130368</item>
      <item>, OIB 68912420077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  <item>Dragutin Romić, OIB 07423571519, Ulica Papuka 28 Čepin</item>
    </izvorni_sadrzaj>
    <derivirana_varijabla naziv="DomainObject.Predmet.StecajniUpraviteljiListAddressOIB_1">
      <item>Dragutin Romić, OIB 07423571519, Ulica Papuka 28 Čepin</item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65C317-3E7B-4F6E-A5D2-78DCBD235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628</properties:Words>
  <properties:Characters>3447</properties:Characters>
  <properties:Lines>114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2016-12-30T06:41:00Z</dcterms:created>
  <dc:creator>Korisnik</dc:creator>
  <cp:lastModifiedBy>Danijela Sekulić</cp:lastModifiedBy>
  <cp:lastPrinted>2017-02-17T10:54:00Z</cp:lastPrinted>
  <dcterms:modified xmlns:xsi="http://www.w3.org/2001/XMLSchema-instance" xsi:type="dcterms:W3CDTF">2017-02-17T10:55:00Z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