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2d7a" w14:paraId="4102d7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350CC1">
        <w:t xml:space="preserve"> pod poslovnim brojem St-3668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B34F1">
        <w:t>16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50CC1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50CC1" w:rsidRPr="00350CC1">
        <w:t xml:space="preserve">PROIZVODNO USLUŽNA ZADRUGA EKO-EN-TRIS OIB: 43146487842, MBS: 080727477 </w:t>
      </w:r>
      <w:r w:rsidR="00350CC1">
        <w:t>iz Zagreba, Remetinečki gaj 17A</w:t>
      </w:r>
      <w:r w:rsidR="007B34F1">
        <w:t>.</w:t>
      </w:r>
    </w:p>
    <w:p w:rsidRDefault="0060060B" w:rsidP="0060060B" w:rsidR="0060060B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50CC1">
        <w:t>5.504,49</w:t>
      </w:r>
      <w:r w:rsidR="007B34F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B34F1">
        <w:t>16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C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0035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50CC1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0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0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3668</izvorni_sadrzaj>
    <derivirana_varijabla naziv="DomainObject.Predmet.Broj_1">3668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St-3668/2015</izvorni_sadrzaj>
    <derivirana_varijabla naziv="DomainObject.Predmet.OznakaBroj_1">St-3668/2015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EKO-EN-TRIS</izvorni_sadrzaj>
    <derivirana_varijabla naziv="DomainObject.Predmet.ProtustrankaFormated_1">  Proizvodno uslužna zadruga EKO-EN-TRIS</derivirana_varijabla>
  </DomainObject.Predmet.ProtustrankaFormated>
  <DomainObject.Predmet.ProtustrankaFormatedOIB>
    <izvorni_sadrzaj>  Proizvodno uslužna zadruga EKO-EN-TRIS, OIB 43146487842</izvorni_sadrzaj>
    <derivirana_varijabla naziv="DomainObject.Predmet.ProtustrankaFormatedOIB_1">  Proizvodno uslužna zadruga EKO-EN-TRIS, OIB 43146487842</derivirana_varijabla>
  </DomainObject.Predmet.ProtustrankaFormatedOIB>
  <DomainObject.Predmet.ProtustrankaFormatedWithAdress>
    <izvorni_sadrzaj> Proizvodno uslužna zadruga EKO-EN-TRIS, Remetinečki gaj 17A, 10000 Zagreb</izvorni_sadrzaj>
    <derivirana_varijabla naziv="DomainObject.Predmet.ProtustrankaFormatedWithAdress_1"> Proizvodno uslužna zadruga EKO-EN-TRIS, Remetinečki gaj 17A, 10000 Zagreb</derivirana_varijabla>
  </DomainObject.Predmet.ProtustrankaFormatedWithAdress>
  <DomainObject.Predmet.ProtustrankaFormatedWithAdressOIB>
    <izvorni_sadrzaj> Proizvodno uslužna zadruga EKO-EN-TRIS, OIB 43146487842, Remetinečki gaj 17A, 10000 Zagreb</izvorni_sadrzaj>
    <derivirana_varijabla naziv="DomainObject.Predmet.ProtustrankaFormatedWithAdressOIB_1"> Proizvodno uslužna zadruga EKO-EN-TRIS, OIB 43146487842, Remetinečki gaj 17A, 10000 Zagreb</derivirana_varijabla>
  </DomainObject.Predmet.ProtustrankaFormatedWithAdressOIB>
  <DomainObject.Predmet.ProtustrankaWithAdress>
    <izvorni_sadrzaj>Proizvodno uslužna zadruga EKO-EN-TRIS Remetinečki gaj 17A, 10000 Zagreb</izvorni_sadrzaj>
    <derivirana_varijabla naziv="DomainObject.Predmet.ProtustrankaWithAdress_1">Proizvodno uslužna zadruga EKO-EN-TRIS Remetinečki gaj 17A, 10000 Zagreb</derivirana_varijabla>
  </DomainObject.Predmet.ProtustrankaWithAdress>
  <DomainObject.Predmet.ProtustrankaWithAdressOIB>
    <izvorni_sadrzaj>Proizvodno uslužna zadruga EKO-EN-TRIS, OIB 43146487842, Remetinečki gaj 17A, 10000 Zagreb</izvorni_sadrzaj>
    <derivirana_varijabla naziv="DomainObject.Predmet.ProtustrankaWithAdressOIB_1">Proizvodno uslužna zadruga EKO-EN-TRIS, OIB 43146487842, Remetinečki gaj 17A, 10000 Zagreb</derivirana_varijabla>
  </DomainObject.Predmet.ProtustrankaWithAdressOIB>
  <DomainObject.Predmet.ProtustrankaNazivFormated>
    <izvorni_sadrzaj>Proizvodno uslužna zadruga EKO-EN-TRIS</izvorni_sadrzaj>
    <derivirana_varijabla naziv="DomainObject.Predmet.ProtustrankaNazivFormated_1">Proizvodno uslužna zadruga EKO-EN-TRIS</derivirana_varijabla>
  </DomainObject.Predmet.ProtustrankaNazivFormated>
  <DomainObject.Predmet.ProtustrankaNazivFormatedOIB>
    <izvorni_sadrzaj>Proizvodno uslužna zadruga EKO-EN-TRIS, OIB 43146487842</izvorni_sadrzaj>
    <derivirana_varijabla naziv="DomainObject.Predmet.ProtustrankaNazivFormatedOIB_1">Proizvodno uslužna zadruga EKO-EN-TRIS, OIB 43146487842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 uslužna zadruga EKO-EN-TRIS</item>
    </izvorni_sadrzaj>
    <derivirana_varijabla naziv="DomainObject.Predmet.ProtuStrankaListFormated_1">
      <item>Proizvodno uslužna zadruga EKO-EN-TRIS</item>
    </derivirana_varijabla>
  </DomainObject.Predmet.ProtuStrankaListFormated>
  <DomainObject.Predmet.ProtuStrankaListFormatedOIB>
    <izvorni_sadrzaj>
      <item>Proizvodno uslužna zadruga EKO-EN-TRIS, OIB 43146487842</item>
    </izvorni_sadrzaj>
    <derivirana_varijabla naziv="DomainObject.Predmet.ProtuStrankaListFormatedOIB_1">
      <item>Proizvodno uslužna zadruga EKO-EN-TRIS, OIB 43146487842</item>
    </derivirana_varijabla>
  </DomainObject.Predmet.ProtuStrankaListFormatedOIB>
  <DomainObject.Predmet.ProtuStrankaListFormatedWithAdress>
    <izvorni_sadrzaj>
      <item>Proizvodno uslužna zadruga EKO-EN-TRIS, Remetinečki gaj 17A, 10000 Zagreb</item>
    </izvorni_sadrzaj>
    <derivirana_varijabla naziv="DomainObject.Predmet.ProtuStrankaListFormatedWithAdress_1">
      <item>Proizvodno uslužna zadruga EKO-EN-TRIS, Remetinečki gaj 17A, 10000 Zagreb</item>
    </derivirana_varijabla>
  </DomainObject.Predmet.ProtuStrankaListFormatedWithAdress>
  <DomainObject.Predmet.ProtuStrankaListFormatedWithAdressOIB>
    <izvorni_sadrzaj>
      <item>Proizvodno uslužna zadruga EKO-EN-TRIS, OIB 43146487842, Remetinečki gaj 17A, 10000 Zagreb</item>
    </izvorni_sadrzaj>
    <derivirana_varijabla naziv="DomainObject.Predmet.ProtuStrankaListFormatedWithAdressOIB_1">
      <item>Proizvodno uslužna zadruga EKO-EN-TRIS, OIB 43146487842, Remetinečki gaj 17A, 10000 Zagreb</item>
    </derivirana_varijabla>
  </DomainObject.Predmet.ProtuStrankaListFormatedWithAdressOIB>
  <DomainObject.Predmet.ProtuStrankaListNazivFormated>
    <izvorni_sadrzaj>
      <item>Proizvodno uslužna zadruga EKO-EN-TRIS</item>
    </izvorni_sadrzaj>
    <derivirana_varijabla naziv="DomainObject.Predmet.ProtuStrankaListNazivFormated_1">
      <item>Proizvodno uslužna zadruga EKO-EN-TRIS</item>
    </derivirana_varijabla>
  </DomainObject.Predmet.ProtuStrankaListNazivFormated>
  <DomainObject.Predmet.ProtuStrankaListNazivFormatedOIB>
    <izvorni_sadrzaj>
      <item>Proizvodno uslužna zadruga EKO-EN-TRIS, OIB 43146487842</item>
    </izvorni_sadrzaj>
    <derivirana_varijabla naziv="DomainObject.Predmet.ProtuStrankaListNazivFormatedOIB_1">
      <item>Proizvodno uslužna zadruga EKO-EN-TRIS, OIB 43146487842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 uslužna zadruga EKO-EN-TRIS</izvorni_sadrzaj>
    <derivirana_varijabla naziv="DomainObject.Predmet.ProtustrankaIDrugi_1">Proizvodno uslužna zadruga EKO-EN-TRIS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 uslužna zadruga EKO-EN-TRIS, OIB 43146487842, Remetinečki gaj 17A, 10000 Zagreb</izvorni_sadrzaj>
    <derivirana_varijabla naziv="DomainObject.Predmet.ProtustrankaIDrugiAdressOIB_1">Proizvodno uslužna zadruga EKO-EN-TRIS, OIB 43146487842, Remetinečki gaj 17A,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Proizvodno uslužna zadruga EKO-EN-TRIS</item>
    </izvorni_sadrzaj>
    <derivirana_varijabla naziv="DomainObject.Predmet.SudioniciListNaziv_1">
      <item>FINA Regionalni centar Zagreb</item>
      <item>Proizvodno uslužna zadruga EKO-EN-TRIS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 uslužna zadruga EKO-EN-TRIS, OIB 43146487842, Remetinečki gaj 17A,10000 Zagreb</item>
    </izvorni_sadrzaj>
    <derivirana_varijabla naziv="DomainObject.Predmet.SudioniciListAdressOIB_1">
      <item>FINA Regionalni centar Zagreb, OIB 85821130368, Trg svibanjskih žrtava 1995. 1,10000 Zagreb</item>
      <item>Proizvodno uslužna zadruga EKO-EN-TRIS, OIB 43146487842, Remetinečki gaj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43146487842</item>
    </izvorni_sadrzaj>
    <derivirana_varijabla naziv="DomainObject.Predmet.SudioniciListNazivOIB_1">
      <item>, OIB 85821130368</item>
      <item>, OIB 43146487842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1332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2015-11-16T09:14:00Z</dcterms:created>
  <dc:creator>ilukac</dc:creator>
  <cp:lastModifiedBy>Zlatka Plivelić</cp:lastModifiedBy>
  <cp:lastPrinted>2015-11-16T09:13:00Z</cp:lastPrinted>
  <dcterms:modified xmlns:xsi="http://www.w3.org/2001/XMLSchema-instance" xsi:type="dcterms:W3CDTF">2015-11-16T10:09:00Z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