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82f5" w14:paraId="67a82f5" w:rsidRDefault="00DA2E98" w:rsidP="00910611" w:rsidR="00DA2E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98" w:rsidP="00910611" w:rsidR="00DA2E98">
      <w:r>
        <w:rPr>
          <w:rFonts w:eastAsia="MS Mincho"/>
          <w:szCs w:val="24"/>
        </w:rPr>
        <w:t>REPUBLIKA HRVATSKA</w:t>
      </w:r>
    </w:p>
    <w:p w:rsidRDefault="00DA2E98" w:rsidP="00910611" w:rsidR="00DA2E98">
      <w:r>
        <w:rPr>
          <w:rFonts w:eastAsia="MS Mincho"/>
          <w:szCs w:val="24"/>
        </w:rPr>
        <w:t>TRGOVAČKI SUD U RIJECI</w:t>
      </w:r>
    </w:p>
    <w:p w:rsidRDefault="00DA2E98" w:rsidR="00DA2E9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A2E98" w:rsidP="00C31925" w:rsidR="00DA2E98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DD50A9" w:rsidRPr="00DD50A9">
        <w:rPr>
          <w:sz w:val="24"/>
          <w:szCs w:val="24"/>
        </w:rPr>
        <w:t>FIDES GESTUM društvo s ograničenom odgovornošću za zastupanje u osiguranju Rijeka (Grad Rijeka), Becićeva 2</w:t>
      </w:r>
      <w:r w:rsidRPr="00DD50A9">
        <w:rPr>
          <w:sz w:val="24"/>
          <w:szCs w:val="24"/>
        </w:rPr>
        <w:t xml:space="preserve">, </w:t>
      </w:r>
      <w:r w:rsidRPr="00DD50A9">
        <w:rPr>
          <w:bCs/>
          <w:sz w:val="24"/>
          <w:szCs w:val="24"/>
        </w:rPr>
        <w:t>MBS:</w:t>
      </w:r>
      <w:r w:rsidR="00353789" w:rsidRPr="00DD50A9">
        <w:rPr>
          <w:bCs/>
          <w:sz w:val="24"/>
          <w:szCs w:val="24"/>
        </w:rPr>
        <w:t xml:space="preserve"> </w:t>
      </w:r>
      <w:r w:rsidR="00DD50A9" w:rsidRPr="00DD50A9">
        <w:rPr>
          <w:sz w:val="24"/>
          <w:szCs w:val="24"/>
        </w:rPr>
        <w:t>040254259</w:t>
      </w:r>
      <w:r w:rsidR="00572187" w:rsidRPr="00DD50A9">
        <w:rPr>
          <w:sz w:val="24"/>
          <w:szCs w:val="24"/>
        </w:rPr>
        <w:t>, OIB:</w:t>
      </w:r>
      <w:r w:rsidR="00B96F54" w:rsidRPr="00DD50A9">
        <w:rPr>
          <w:sz w:val="24"/>
          <w:szCs w:val="24"/>
        </w:rPr>
        <w:t xml:space="preserve"> </w:t>
      </w:r>
      <w:r w:rsidR="00DD50A9" w:rsidRPr="00DD50A9">
        <w:rPr>
          <w:sz w:val="24"/>
          <w:szCs w:val="24"/>
        </w:rPr>
        <w:t>67733531021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D50A9" w:rsidRPr="00DD50A9">
        <w:rPr>
          <w:sz w:val="24"/>
          <w:szCs w:val="24"/>
        </w:rPr>
        <w:t xml:space="preserve">FIDES GESTUM društvo s ograničenom odgovornošću za zastupanje u osiguranju Rijeka (Grad Rijeka), Becićeva 2, </w:t>
      </w:r>
      <w:r w:rsidR="00DD50A9" w:rsidRPr="00DD50A9">
        <w:rPr>
          <w:bCs/>
          <w:sz w:val="24"/>
          <w:szCs w:val="24"/>
        </w:rPr>
        <w:t xml:space="preserve">MBS: </w:t>
      </w:r>
      <w:r w:rsidR="00DD50A9" w:rsidRPr="00DD50A9">
        <w:rPr>
          <w:sz w:val="24"/>
          <w:szCs w:val="24"/>
        </w:rPr>
        <w:t>040254259, OIB: 67733531021</w:t>
      </w:r>
      <w:r w:rsidR="00DD50A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D50A9" w:rsidRPr="00DD50A9">
        <w:rPr>
          <w:sz w:val="24"/>
          <w:szCs w:val="24"/>
        </w:rPr>
        <w:t xml:space="preserve">FIDES GESTUM društvo s ograničenom odgovornošću za zastupanje u osiguranju Rijeka (Grad Rijeka), Becićeva 2, </w:t>
      </w:r>
      <w:r w:rsidR="00DD50A9" w:rsidRPr="00DD50A9">
        <w:rPr>
          <w:bCs/>
          <w:sz w:val="24"/>
          <w:szCs w:val="24"/>
        </w:rPr>
        <w:t xml:space="preserve">MBS: </w:t>
      </w:r>
      <w:r w:rsidR="00DD50A9" w:rsidRPr="00DD50A9">
        <w:rPr>
          <w:sz w:val="24"/>
          <w:szCs w:val="24"/>
        </w:rPr>
        <w:t>040254259, OIB: 67733531021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3A8" w:rsidP="00C31925" w:rsidR="00EE73A8">
      <w:r>
        <w:separator/>
      </w:r>
    </w:p>
  </w:endnote>
  <w:endnote w:id="0" w:type="continuationSeparator">
    <w:p w:rsidRDefault="00EE73A8" w:rsidP="00C31925" w:rsidR="00EE7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E98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3A8" w:rsidP="00C31925" w:rsidR="00EE73A8">
      <w:r>
        <w:separator/>
      </w:r>
    </w:p>
  </w:footnote>
  <w:footnote w:id="0" w:type="continuationSeparator">
    <w:p w:rsidRDefault="00EE73A8" w:rsidP="00C31925" w:rsidR="00EE7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DD50A9">
      <w:rPr>
        <w:sz w:val="24"/>
        <w:szCs w:val="24"/>
      </w:rPr>
      <w:t>6</w:t>
    </w:r>
    <w:r w:rsidR="00BC1EC2">
      <w:rPr>
        <w:sz w:val="24"/>
        <w:szCs w:val="24"/>
      </w:rPr>
      <w:t>5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645CA4"/>
    <w:rsid w:val="00732C1D"/>
    <w:rsid w:val="00822331"/>
    <w:rsid w:val="00887E20"/>
    <w:rsid w:val="00942A0F"/>
    <w:rsid w:val="009C7B70"/>
    <w:rsid w:val="009D2A8B"/>
    <w:rsid w:val="00A0470C"/>
    <w:rsid w:val="00AC139C"/>
    <w:rsid w:val="00AD4A45"/>
    <w:rsid w:val="00B96F54"/>
    <w:rsid w:val="00BA3EB5"/>
    <w:rsid w:val="00BC1EC2"/>
    <w:rsid w:val="00C0137A"/>
    <w:rsid w:val="00C26FA6"/>
    <w:rsid w:val="00C31925"/>
    <w:rsid w:val="00DA2E98"/>
    <w:rsid w:val="00DC44A5"/>
    <w:rsid w:val="00DD50A9"/>
    <w:rsid w:val="00E163E5"/>
    <w:rsid w:val="00E208BC"/>
    <w:rsid w:val="00E518D1"/>
    <w:rsid w:val="00E91A38"/>
    <w:rsid w:val="00EB6E2C"/>
    <w:rsid w:val="00EE73A8"/>
    <w:rsid w:val="00F4254B"/>
    <w:rsid w:val="00F87F55"/>
    <w:rsid w:val="00FB6398"/>
    <w:rsid w:val="00FC4646"/>
    <w:rsid w:val="00FE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E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E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5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3909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38776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40641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59887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44617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83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80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6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989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1746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59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3934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96288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53826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3572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97607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35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347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7978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963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5342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9053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8937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5325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13102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8234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43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090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7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014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262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117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98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98708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950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9909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7006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3654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91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094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67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520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8189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962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0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04359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7135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434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7064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28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66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88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8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39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51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435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06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9273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4515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1089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746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37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345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21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006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28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90148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5192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6106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997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6512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3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559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49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262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0688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91419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49488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05295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66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61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284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014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228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833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399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688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8506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3606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28638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8602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36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12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0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283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8092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58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3169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0338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832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92950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977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3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206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891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116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340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344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681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4505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2052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1755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16973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60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18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989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94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576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0528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101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1015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184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8740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6593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5922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8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43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212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0763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023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124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2780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6431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7681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722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57190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76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13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347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4324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4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40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78022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73994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9066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29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9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21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582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874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555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GESTUM d.o.o.</izvorni_sadrzaj>
    <derivirana_varijabla naziv="DomainObject.Predmet.ProtustrankaFormated_1">  FIDES GESTUM d.o.o.</derivirana_varijabla>
  </DomainObject.Predmet.ProtustrankaFormated>
  <DomainObject.Predmet.ProtustrankaFormatedOIB>
    <izvorni_sadrzaj>  FIDES GESTUM d.o.o., OIB 67733531021</izvorni_sadrzaj>
    <derivirana_varijabla naziv="DomainObject.Predmet.ProtustrankaFormatedOIB_1">  FIDES GESTUM d.o.o., OIB 67733531021</derivirana_varijabla>
  </DomainObject.Predmet.ProtustrankaFormatedOIB>
  <DomainObject.Predmet.ProtustrankaFormatedWithAdress>
    <izvorni_sadrzaj> FIDES GESTUM d.o.o., Becićeva 2, 51000 Rijeka</izvorni_sadrzaj>
    <derivirana_varijabla naziv="DomainObject.Predmet.ProtustrankaFormatedWithAdress_1"> FIDES GESTUM d.o.o., Becićeva 2, 51000 Rijeka</derivirana_varijabla>
  </DomainObject.Predmet.ProtustrankaFormatedWithAdress>
  <DomainObject.Predmet.ProtustrankaFormatedWithAdressOIB>
    <izvorni_sadrzaj> FIDES GESTUM d.o.o., OIB 67733531021, Becićeva 2, 51000 Rijeka</izvorni_sadrzaj>
    <derivirana_varijabla naziv="DomainObject.Predmet.ProtustrankaFormatedWithAdressOIB_1"> FIDES GESTUM d.o.o., OIB 67733531021, Becićeva 2, 51000 Rijeka</derivirana_varijabla>
  </DomainObject.Predmet.ProtustrankaFormatedWithAdressOIB>
  <DomainObject.Predmet.ProtustrankaWithAdress>
    <izvorni_sadrzaj>FIDES GESTUM d.o.o. Becićeva 2, 51000 Rijeka</izvorni_sadrzaj>
    <derivirana_varijabla naziv="DomainObject.Predmet.ProtustrankaWithAdress_1">FIDES GESTUM d.o.o. Becićeva 2, 51000 Rijeka</derivirana_varijabla>
  </DomainObject.Predmet.ProtustrankaWithAdress>
  <DomainObject.Predmet.ProtustrankaWithAdressOIB>
    <izvorni_sadrzaj>FIDES GESTUM d.o.o., OIB 67733531021, Becićeva 2, 51000 Rijeka</izvorni_sadrzaj>
    <derivirana_varijabla naziv="DomainObject.Predmet.ProtustrankaWithAdressOIB_1">FIDES GESTUM d.o.o., OIB 67733531021, Becićeva 2, 51000 Rijeka</derivirana_varijabla>
  </DomainObject.Predmet.ProtustrankaWithAdressOIB>
  <DomainObject.Predmet.ProtustrankaNazivFormated>
    <izvorni_sadrzaj>FIDES GESTUM d.o.o.</izvorni_sadrzaj>
    <derivirana_varijabla naziv="DomainObject.Predmet.ProtustrankaNazivFormated_1">FIDES GESTUM d.o.o.</derivirana_varijabla>
  </DomainObject.Predmet.ProtustrankaNazivFormated>
  <DomainObject.Predmet.ProtustrankaNazivFormatedOIB>
    <izvorni_sadrzaj>FIDES GESTUM d.o.o., OIB 67733531021</izvorni_sadrzaj>
    <derivirana_varijabla naziv="DomainObject.Predmet.ProtustrankaNazivFormatedOIB_1">FIDES GESTUM d.o.o., OIB 67733531021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FIDES GESTUM d.o.o.</item>
    </izvorni_sadrzaj>
    <derivirana_varijabla naziv="DomainObject.Predmet.ProtuStrankaListFormated_1">
      <item>FIDES GESTUM d.o.o.</item>
    </derivirana_varijabla>
  </DomainObject.Predmet.ProtuStrankaListFormated>
  <DomainObject.Predmet.ProtuStrankaListFormatedOIB>
    <izvorni_sadrzaj>
      <item>FIDES GESTUM d.o.o., OIB 67733531021</item>
    </izvorni_sadrzaj>
    <derivirana_varijabla naziv="DomainObject.Predmet.ProtuStrankaListFormatedOIB_1">
      <item>FIDES GESTUM d.o.o., OIB 67733531021</item>
    </derivirana_varijabla>
  </DomainObject.Predmet.ProtuStrankaListFormatedOIB>
  <DomainObject.Predmet.ProtuStrankaListFormatedWithAdress>
    <izvorni_sadrzaj>
      <item>FIDES GESTUM d.o.o., Becićeva 2, 51000 Rijeka</item>
    </izvorni_sadrzaj>
    <derivirana_varijabla naziv="DomainObject.Predmet.ProtuStrankaListFormatedWithAdress_1">
      <item>FIDES GESTUM d.o.o., Becićeva 2, 51000 Rijeka</item>
    </derivirana_varijabla>
  </DomainObject.Predmet.ProtuStrankaListFormatedWithAdress>
  <DomainObject.Predmet.ProtuStrankaListFormatedWithAdressOIB>
    <izvorni_sadrzaj>
      <item>FIDES GESTUM d.o.o., OIB 67733531021, Becićeva 2, 51000 Rijeka</item>
    </izvorni_sadrzaj>
    <derivirana_varijabla naziv="DomainObject.Predmet.ProtuStrankaListFormatedWithAdressOIB_1">
      <item>FIDES GESTUM d.o.o., OIB 67733531021, Becićeva 2, 51000 Rijeka</item>
    </derivirana_varijabla>
  </DomainObject.Predmet.ProtuStrankaListFormatedWithAdressOIB>
  <DomainObject.Predmet.ProtuStrankaListNazivFormated>
    <izvorni_sadrzaj>
      <item>FIDES GESTUM d.o.o.</item>
    </izvorni_sadrzaj>
    <derivirana_varijabla naziv="DomainObject.Predmet.ProtuStrankaListNazivFormated_1">
      <item>FIDES GESTUM d.o.o.</item>
    </derivirana_varijabla>
  </DomainObject.Predmet.ProtuStrankaListNazivFormated>
  <DomainObject.Predmet.ProtuStrankaListNazivFormatedOIB>
    <izvorni_sadrzaj>
      <item>FIDES GESTUM d.o.o., OIB 67733531021</item>
    </izvorni_sadrzaj>
    <derivirana_varijabla naziv="DomainObject.Predmet.ProtuStrankaListNazivFormatedOIB_1">
      <item>FIDES GESTUM d.o.o., OIB 67733531021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FIDES GESTUM d.o.o.</izvorni_sadrzaj>
    <derivirana_varijabla naziv="DomainObject.Predmet.ProtustrankaIDrugi_1">FIDES GESTUM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FIDES GESTUM d.o.o., OIB 67733531021, Becićeva 2, 51000 Rijeka</izvorni_sadrzaj>
    <derivirana_varijabla naziv="DomainObject.Predmet.ProtustrankaIDrugiAdressOIB_1">FIDES GESTUM d.o.o., OIB 67733531021,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FIDES GESTUM d.o.o.</item>
    </izvorni_sadrzaj>
    <derivirana_varijabla naziv="DomainObject.Predmet.SudioniciListNaziv_1">
      <item>FINA  Rijeka</item>
      <item>FIDES GESTUM d.o.o.</item>
    </derivirana_varijabla>
  </DomainObject.Predmet.SudioniciListNaziv>
  <DomainObject.Predmet.SudioniciListAdressOIB>
    <izvorni_sadrzaj>
      <item>FINA  Rijeka, OIB 85821130368, Frana Kurelca 8,51000 Rijeka</item>
      <item>FIDES GESTUM d.o.o., OIB 67733531021, Becićeva 2,51000 Rijeka</item>
    </izvorni_sadrzaj>
    <derivirana_varijabla naziv="DomainObject.Predmet.SudioniciListAdressOIB_1">
      <item>FINA  Rijeka, OIB 85821130368, Frana Kurelca 8,51000 Rijeka</item>
      <item>FIDES GESTUM d.o.o., OIB 67733531021,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67733531021</item>
    </izvorni_sadrzaj>
    <derivirana_varijabla naziv="DomainObject.Predmet.SudioniciListNazivOIB_1">
      <item>, OIB 85821130368</item>
      <item>, OIB 67733531021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2081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2016-02-04T09:36:00Z</dcterms:created>
  <dc:creator>Vera Jelenović</dc:creator>
  <cp:lastModifiedBy>Danijela Fumić</cp:lastModifiedBy>
  <cp:lastPrinted>2016-02-04T09:36:00Z</cp:lastPrinted>
  <dcterms:modified xmlns:xsi="http://www.w3.org/2001/XMLSchema-instance" xsi:type="dcterms:W3CDTF">2016-02-04T09:38:00Z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