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504e" w14:paraId="4e3504e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</w:t>
      </w:r>
      <w:r w:rsidR="000631A1">
        <w:rPr>
          <w:b/>
        </w:rPr>
        <w:t>200</w:t>
      </w:r>
      <w:r w:rsidR="00A720AE">
        <w:rPr>
          <w:b/>
        </w:rPr>
        <w:t>8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A720AE" w:rsidRPr="00A720AE">
        <w:t>TENERA PUELLA društvo s ograničenom odgovornošću za trgovinu i usluge, skraćena tvrtka: TENERA PUELLA, Zagreb, Bukovac gornji 3. odvojak 16, OIB 82143662615</w:t>
      </w:r>
      <w:r w:rsidR="00B16504" w:rsidRPr="00B16504">
        <w:t xml:space="preserve">, </w:t>
      </w:r>
      <w:r w:rsidR="00AA7765">
        <w:t xml:space="preserve">dana </w:t>
      </w:r>
      <w:r w:rsidR="00961879">
        <w:t>14</w:t>
      </w:r>
      <w:r w:rsidR="00E2670E">
        <w:t>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A720AE" w:rsidRPr="00A720AE">
        <w:t>TENERA PUELLA društvo s ograničenom odgovornošću za trgovinu i usluge, skraćena tvrtka: TENERA PUELLA, Zagreb, Bukovac gornji 3. odvojak 16, OIB 82143662615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2063F" w:rsidRPr="00E2063F">
        <w:t>Damir Cincar iz Osijeka, Svete Ane 15 b, OIB 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A720AE" w:rsidRPr="00A720AE">
        <w:t>TENERA PUELLA društvo s ograničenom odgovornošću za trgovinu i usluge, skraćena tvrtka: TENERA PUELLA, Zagreb, Bukovac gornji 3. odvojak 16, OIB 82143662615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61879" w:rsidR="00A720AE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A720AE" w:rsidP="00A720AE" w:rsidR="00A720AE" w:rsidRPr="00A720AE">
      <w:pPr>
        <w:jc w:val="right"/>
      </w:pPr>
      <w:r w:rsidRPr="00A720AE">
        <w:rPr>
          <w:b/>
        </w:rPr>
        <w:lastRenderedPageBreak/>
        <w:t>Broj: 7/St-2008/2016-5</w:t>
      </w:r>
    </w:p>
    <w:p w:rsidRDefault="00A720AE" w:rsidP="00A720AE" w:rsidR="00A720AE">
      <w:pPr>
        <w:jc w:val="both"/>
      </w:pPr>
    </w:p>
    <w:p w:rsidRDefault="00B908A3" w:rsidP="00A720AE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A720AE" w:rsidRPr="00A720AE">
        <w:t>TENERA PUELLA društvo s ograničenom odgovornošću za trgovinu i usluge, skraćena tvrtka: TENERA PUELLA, Zagreb, Bukovac gornji 3. odvojak 16, OIB 82143662615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A720AE">
        <w:t>252</w:t>
      </w:r>
      <w:r w:rsidR="00961879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F8394C" w:rsidRPr="00F8394C">
        <w:t>31-Su-525/16-6 od 05. svibnja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961879">
        <w:t>14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94509A" w:rsidP="0094509A" w:rsidR="0094509A">
      <w:pPr>
        <w:ind w:left="5664"/>
        <w:jc w:val="both"/>
      </w:pPr>
      <w:r>
        <w:t xml:space="preserve">         Stečajna sutkinja:</w:t>
      </w:r>
    </w:p>
    <w:p w:rsidRDefault="0094509A" w:rsidP="007818EE" w:rsidR="00DB52D3">
      <w:r>
        <w:t xml:space="preserve">                                                                                                        </w:t>
      </w:r>
      <w:r w:rsidR="007818EE">
        <w:t xml:space="preserve">    </w:t>
      </w:r>
      <w:r>
        <w:t xml:space="preserve"> Mirna Vujčić </w:t>
      </w:r>
    </w:p>
    <w:p w:rsidRDefault="00961879" w:rsidP="0094509A" w:rsidR="00961879" w:rsidRPr="00FF6FBB">
      <w:pPr>
        <w:ind w:firstLine="708" w:left="5664"/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1F" w:rsidR="00A8491F">
      <w:r>
        <w:separator/>
      </w:r>
    </w:p>
  </w:endnote>
  <w:endnote w:id="0" w:type="continuationSeparator">
    <w:p w:rsidRDefault="00A8491F" w:rsidR="00A8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1F" w:rsidR="00A8491F">
      <w:r>
        <w:separator/>
      </w:r>
    </w:p>
  </w:footnote>
  <w:footnote w:id="0" w:type="continuationSeparator">
    <w:p w:rsidRDefault="00A8491F" w:rsidR="00A84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4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31A1"/>
    <w:rsid w:val="00064300"/>
    <w:rsid w:val="00085579"/>
    <w:rsid w:val="000A180E"/>
    <w:rsid w:val="000B4504"/>
    <w:rsid w:val="000C7AD2"/>
    <w:rsid w:val="000D206B"/>
    <w:rsid w:val="000D3627"/>
    <w:rsid w:val="000D4D93"/>
    <w:rsid w:val="000D54AC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22F1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D66EB"/>
    <w:rsid w:val="002E0CFA"/>
    <w:rsid w:val="002E18FB"/>
    <w:rsid w:val="002F214A"/>
    <w:rsid w:val="002F4D7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A6989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E012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18EE"/>
    <w:rsid w:val="0079189E"/>
    <w:rsid w:val="0079485C"/>
    <w:rsid w:val="007A4D10"/>
    <w:rsid w:val="007A6587"/>
    <w:rsid w:val="007B43CB"/>
    <w:rsid w:val="007B5490"/>
    <w:rsid w:val="007C4E4B"/>
    <w:rsid w:val="007C7835"/>
    <w:rsid w:val="007F5B85"/>
    <w:rsid w:val="007F7BE4"/>
    <w:rsid w:val="00805BEA"/>
    <w:rsid w:val="008064F9"/>
    <w:rsid w:val="00806752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720AE"/>
    <w:rsid w:val="00A75AFB"/>
    <w:rsid w:val="00A832A5"/>
    <w:rsid w:val="00A8491F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B6B2F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E2256"/>
    <w:rsid w:val="00DF26AE"/>
    <w:rsid w:val="00DF438F"/>
    <w:rsid w:val="00E1784E"/>
    <w:rsid w:val="00E2063F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8394C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St-2008/2016</izvorni_sadrzaj>
    <derivirana_varijabla naziv="DomainObject.Predmet.OznakaBroj_1">St-2008/2016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TENERA PUELLA d.o.o.</izvorni_sadrzaj>
    <derivirana_varijabla naziv="DomainObject.Predmet.ProtustrankaFormated_1">  TENERA PUELLA d.o.o.</derivirana_varijabla>
  </DomainObject.Predmet.ProtustrankaFormated>
  <DomainObject.Predmet.ProtustrankaFormatedOIB>
    <izvorni_sadrzaj>  TENERA PUELLA d.o.o., OIB 82143662615</izvorni_sadrzaj>
    <derivirana_varijabla naziv="DomainObject.Predmet.ProtustrankaFormatedOIB_1">  TENERA PUELLA d.o.o., OIB 82143662615</derivirana_varijabla>
  </DomainObject.Predmet.ProtustrankaFormatedOIB>
  <DomainObject.Predmet.ProtustrankaFormatedWithAdress>
    <izvorni_sadrzaj> TENERA PUELLA d.o.o., Bukovac gornji 3. odvojak 16, 10000 Zagreb</izvorni_sadrzaj>
    <derivirana_varijabla naziv="DomainObject.Predmet.ProtustrankaFormatedWithAdress_1"> TENERA PUELLA d.o.o., Bukovac gornji 3. odvojak 16, 10000 Zagreb</derivirana_varijabla>
  </DomainObject.Predmet.ProtustrankaFormatedWithAdress>
  <DomainObject.Predmet.ProtustrankaFormatedWithAdressOIB>
    <izvorni_sadrzaj> TENERA PUELLA d.o.o., OIB 82143662615, Bukovac gornji 3. odvojak 16, 10000 Zagreb</izvorni_sadrzaj>
    <derivirana_varijabla naziv="DomainObject.Predmet.ProtustrankaFormatedWithAdressOIB_1"> TENERA PUELLA d.o.o., OIB 82143662615, Bukovac gornji 3. odvojak 16, 10000 Zagreb</derivirana_varijabla>
  </DomainObject.Predmet.ProtustrankaFormatedWithAdressOIB>
  <DomainObject.Predmet.ProtustrankaWithAdress>
    <izvorni_sadrzaj>TENERA PUELLA d.o.o. Bukovac gornji 3. odvojak 16, 10000 Zagreb</izvorni_sadrzaj>
    <derivirana_varijabla naziv="DomainObject.Predmet.ProtustrankaWithAdress_1">TENERA PUELLA d.o.o. Bukovac gornji 3. odvojak 16, 10000 Zagreb</derivirana_varijabla>
  </DomainObject.Predmet.ProtustrankaWithAdress>
  <DomainObject.Predmet.ProtustrankaWithAdressOIB>
    <izvorni_sadrzaj>TENERA PUELLA d.o.o., OIB 82143662615, Bukovac gornji 3. odvojak 16, 10000 Zagreb</izvorni_sadrzaj>
    <derivirana_varijabla naziv="DomainObject.Predmet.ProtustrankaWithAdressOIB_1">TENERA PUELLA d.o.o., OIB 82143662615, Bukovac gornji 3. odvojak 16, 10000 Zagreb</derivirana_varijabla>
  </DomainObject.Predmet.ProtustrankaWithAdressOIB>
  <DomainObject.Predmet.ProtustrankaNazivFormated>
    <izvorni_sadrzaj>TENERA PUELLA d.o.o.</izvorni_sadrzaj>
    <derivirana_varijabla naziv="DomainObject.Predmet.ProtustrankaNazivFormated_1">TENERA PUELLA d.o.o.</derivirana_varijabla>
  </DomainObject.Predmet.ProtustrankaNazivFormated>
  <DomainObject.Predmet.ProtustrankaNazivFormatedOIB>
    <izvorni_sadrzaj>TENERA PUELLA d.o.o., OIB 82143662615</izvorni_sadrzaj>
    <derivirana_varijabla naziv="DomainObject.Predmet.ProtustrankaNazivFormatedOIB_1">TENERA PUELLA d.o.o., OIB 82143662615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7912.34</izvorni_sadrzaj>
    <derivirana_varijabla naziv="DomainObject.Predmet.TrenutnaVrijednost_1">7912.34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TENERA PUELLA d.o.o.</item>
    </izvorni_sadrzaj>
    <derivirana_varijabla naziv="DomainObject.Predmet.ProtuStrankaListFormated_1">
      <item>TENERA PUELLA d.o.o.</item>
    </derivirana_varijabla>
  </DomainObject.Predmet.ProtuStrankaListFormated>
  <DomainObject.Predmet.ProtuStrankaListFormatedOIB>
    <izvorni_sadrzaj>
      <item>TENERA PUELLA d.o.o., OIB 82143662615</item>
    </izvorni_sadrzaj>
    <derivirana_varijabla naziv="DomainObject.Predmet.ProtuStrankaListFormatedOIB_1">
      <item>TENERA PUELLA d.o.o., OIB 82143662615</item>
    </derivirana_varijabla>
  </DomainObject.Predmet.ProtuStrankaListFormatedOIB>
  <DomainObject.Predmet.ProtuStrankaListFormatedWithAdress>
    <izvorni_sadrzaj>
      <item>TENERA PUELLA d.o.o., Bukovac gornji 3. odvojak 16, 10000 Zagreb</item>
    </izvorni_sadrzaj>
    <derivirana_varijabla naziv="DomainObject.Predmet.ProtuStrankaListFormatedWithAdress_1">
      <item>TENERA PUELLA d.o.o., Bukovac gornji 3. odvojak 16, 10000 Zagreb</item>
    </derivirana_varijabla>
  </DomainObject.Predmet.ProtuStrankaListFormatedWithAdress>
  <DomainObject.Predmet.ProtuStrankaListFormatedWithAdressOIB>
    <izvorni_sadrzaj>
      <item>TENERA PUELLA d.o.o., OIB 82143662615, Bukovac gornji 3. odvojak 16, 10000 Zagreb</item>
    </izvorni_sadrzaj>
    <derivirana_varijabla naziv="DomainObject.Predmet.ProtuStrankaListFormatedWithAdressOIB_1">
      <item>TENERA PUELLA d.o.o., OIB 82143662615, Bukovac gornji 3. odvojak 16, 10000 Zagreb</item>
    </derivirana_varijabla>
  </DomainObject.Predmet.ProtuStrankaListFormatedWithAdressOIB>
  <DomainObject.Predmet.ProtuStrankaListNazivFormated>
    <izvorni_sadrzaj>
      <item>TENERA PUELLA d.o.o.</item>
    </izvorni_sadrzaj>
    <derivirana_varijabla naziv="DomainObject.Predmet.ProtuStrankaListNazivFormated_1">
      <item>TENERA PUELLA d.o.o.</item>
    </derivirana_varijabla>
  </DomainObject.Predmet.ProtuStrankaListNazivFormated>
  <DomainObject.Predmet.ProtuStrankaListNazivFormatedOIB>
    <izvorni_sadrzaj>
      <item>TENERA PUELLA d.o.o., OIB 82143662615</item>
    </izvorni_sadrzaj>
    <derivirana_varijabla naziv="DomainObject.Predmet.ProtuStrankaListNazivFormatedOIB_1">
      <item>TENERA PUELLA d.o.o., OIB 82143662615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TENERA PUELLA d.o.o.</izvorni_sadrzaj>
    <derivirana_varijabla naziv="DomainObject.Predmet.ProtustrankaIDrugi_1">TENERA PUELLA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TENERA PUELLA d.o.o., OIB 82143662615, Bukovac gornji 3. odvojak 16, 10000 Zagreb</izvorni_sadrzaj>
    <derivirana_varijabla naziv="DomainObject.Predmet.ProtustrankaIDrugiAdressOIB_1">TENERA PUELLA d.o.o., OIB 82143662615, Bukovac gornji 3.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TENERA PUELLA d.o.o.</item>
      <item>FINA Regionalni centar Zagreb</item>
    </izvorni_sadrzaj>
    <derivirana_varijabla naziv="DomainObject.Predmet.SudioniciListNaziv_1">
      <item>TENERA PUELLA d.o.o.</item>
      <item>FINA Regionalni centar Zagreb</item>
    </derivirana_varijabla>
  </DomainObject.Predmet.SudioniciListNaziv>
  <DomainObject.Predmet.SudioniciListAdressOIB>
    <izvorni_sadrzaj>
      <item>TENERA PUELLA d.o.o., OIB 82143662615, Bukovac gornji 3. odvojak 16,10000 Zagreb</item>
      <item>FINA Regionalni centar Zagreb, OIB 85821130368, Trg svibanjskih žrtava 1995. br. 1,10000 Zagreb</item>
    </izvorni_sadrzaj>
    <derivirana_varijabla naziv="DomainObject.Predmet.SudioniciListAdressOIB_1">
      <item>TENERA PUELLA d.o.o., OIB 82143662615, Bukovac gornji 3. odvojak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82143662615</item>
      <item>, OIB 85821130368</item>
    </izvorni_sadrzaj>
    <derivirana_varijabla naziv="DomainObject.Predmet.SudioniciListNazivOIB_1">
      <item>, OIB 82143662615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54186-0C7E-4606-BEB5-60C764B64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824</properties:Words>
  <properties:Characters>4631</properties:Characters>
  <properties:Lines>113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2016-09-13T11:07:00Z</dcterms:created>
  <dc:creator>alet</dc:creator>
  <cp:lastModifiedBy>wsadmin</cp:lastModifiedBy>
  <cp:lastPrinted>2016-09-14T09:51:00Z</cp:lastPrinted>
  <dcterms:modified xmlns:xsi="http://www.w3.org/2001/XMLSchema-instance" xsi:type="dcterms:W3CDTF">2016-09-14T10:28:00Z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