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6c87" w14:paraId="f896c87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85761B" w:rsidP="000E261F" w:rsidR="000E261F" w:rsidRPr="00180EFA">
      <w:pPr>
        <w:jc w:val="right"/>
      </w:pPr>
      <w:r>
        <w:t>87. St-4555/2016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85761B" w:rsidRPr="00692D20">
        <w:rPr>
          <w:lang w:val="pt-BR"/>
        </w:rPr>
        <w:t xml:space="preserve">FINANCIJSKE AGENCIJE, OIB </w:t>
      </w:r>
      <w:r w:rsidR="0085761B" w:rsidRPr="00692D20">
        <w:t>85821130368</w:t>
      </w:r>
      <w:r w:rsidR="0085761B" w:rsidRPr="00692D20">
        <w:rPr>
          <w:lang w:val="pt-BR"/>
        </w:rPr>
        <w:t>, Zagreb, Ulica grada Vukovara 70,</w:t>
      </w:r>
      <w:r w:rsidR="0085761B" w:rsidRPr="00933F4F">
        <w:rPr>
          <w:lang w:val="pt-BR"/>
        </w:rPr>
        <w:t xml:space="preserve"> za pokretanje stečajnog postupka nad dužnikom </w:t>
      </w:r>
      <w:r w:rsidR="0085761B">
        <w:t>FINGERS USLUGE j.d.o.o., OIB 48454958654, Zagreb, Ive Tijardovića 36</w:t>
      </w:r>
      <w:r w:rsidR="0085761B" w:rsidRPr="00933F4F">
        <w:t>,</w:t>
      </w:r>
      <w:r w:rsidR="00696021">
        <w:t xml:space="preserve"> 25.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96021">
        <w:t>FINGERS USLUGE j.d.o.o., OIB 48454958654, Zagreb, Ive Tijardovića 36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696021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96021">
        <w:t>4555-16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696021" w:rsidP="00696021" w:rsidR="00696021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444. st. 2. Stečajnog zakona („Narodne novine“ broj 71/15 i 104/17, dalje: SZ). U prijedlogu za otvaranje stečajnog postupka se u bitnome navodi kako je na dan 1. rujna 2015. dužnik u Očevidniku redoslijeda </w:t>
      </w:r>
      <w:r w:rsidRPr="00FA63E0">
        <w:t>osnova za plaćanje imao evidentirane neizvršene osnove za plaćanje u neprekinutom razdoblju od 257 dana, u ukupnom iznosu od 25.475,45 kn, te je imao 4 zaposlena.</w:t>
      </w:r>
    </w:p>
    <w:p w:rsidRDefault="00696021" w:rsidP="00696021" w:rsidR="00696021">
      <w:pPr>
        <w:jc w:val="both"/>
      </w:pPr>
    </w:p>
    <w:p w:rsidRDefault="00696021" w:rsidP="00696021" w:rsidR="00103798" w:rsidRPr="00103798">
      <w:pPr>
        <w:pStyle w:val="Tijeloteksta"/>
        <w:ind w:firstLine="708"/>
        <w:rPr>
          <w:lang w:val="en-GB"/>
        </w:rPr>
      </w:pPr>
      <w:r>
        <w:t>Prema potvrdi Financijske agencije od 1. veljače 2019. dužnik na taj dan ima evidentirane neizvršene osnove za plaćanje u neprekinutom razdoblju od 1.505 dana</w:t>
      </w:r>
      <w:r w:rsidR="005C6B01">
        <w:t xml:space="preserve">. </w:t>
      </w:r>
      <w:r w:rsidR="00103798" w:rsidRPr="0010379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</w:t>
      </w:r>
      <w:r w:rsidRPr="008C5EDB">
        <w:lastRenderedPageBreak/>
        <w:t xml:space="preserve">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17389B">
        <w:t>25. travnja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17389B">
        <w:t xml:space="preserve"> za plaćanje s kamatom iznosi 405.446,31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D9358B">
      <w:pPr>
        <w:pStyle w:val="Tijeloteksta"/>
        <w:ind w:firstLine="708"/>
      </w:pPr>
      <w:r w:rsidRPr="00D9358B">
        <w:t>Dužnikov zastupnik po zakonu nije dostavio pisano izvješće o financijsko-gospodarskom stanju dužnika, niti je pristupio na ročište radi očitovanja o prijedlogu z</w:t>
      </w:r>
      <w:r w:rsidR="0017389B" w:rsidRPr="00D9358B">
        <w:t>a otvaranje stečajnog postupka kao ni na ročište</w:t>
      </w:r>
      <w:r w:rsidRPr="00D9358B">
        <w:t xml:space="preserve">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3807CB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17389B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3807CB">
        <w:t xml:space="preserve">Pri tome se napominje da iz prijedloga za otvaranje stečajnog postupka, kao i iz </w:t>
      </w:r>
      <w:r w:rsidR="00CA7336">
        <w:t>dopisa Financijske agencije od 1. veljače 2019</w:t>
      </w:r>
      <w:r w:rsidR="000D2ADB" w:rsidRPr="003807CB">
        <w:t>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3807CB" w:rsidP="00852270" w:rsidR="00852270" w:rsidRPr="00180EFA">
      <w:pPr>
        <w:pStyle w:val="Tijeloteksta"/>
        <w:jc w:val="center"/>
      </w:pPr>
      <w:r>
        <w:t>Zagreb, 25. travnja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536125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D9358B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85761B">
      <w:t>87. St-4555/2016</w:t>
    </w:r>
    <w:r w:rsidRPr="00180EFA">
      <w:t xml:space="preserve">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7389B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07CB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6125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96021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5761B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A7336"/>
    <w:rsid w:val="00CC1DE7"/>
    <w:rsid w:val="00D06323"/>
    <w:rsid w:val="00D24310"/>
    <w:rsid w:val="00D56CB4"/>
    <w:rsid w:val="00D677F7"/>
    <w:rsid w:val="00D803A5"/>
    <w:rsid w:val="00D81DBD"/>
    <w:rsid w:val="00D9358B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6ED38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3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4555</izvorni_sadrzaj>
    <derivirana_varijabla naziv="DomainObject.Predmet.Broj_1">4555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St-4555/2016</izvorni_sadrzaj>
    <derivirana_varijabla naziv="DomainObject.Predmet.OznakaBroj_1">St-4555/2016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FINGERS USLUGE jednostavno društvo s ograničenom odgovornošću za trgovinu i usluge zastupanog po punomoćniku Damir Premužić</izvorni_sadrzaj>
    <derivirana_varijabla naziv="DomainObject.Predmet.ProtustrankaFormated_1">  FINGERS USLUGE jednostavno društvo s ograničenom odgovornošću za trgovinu i usluge zastupanog po punomoćniku Damir Premužić</derivirana_varijabla>
  </DomainObject.Predmet.ProtustrankaFormated>
  <DomainObject.Predmet.ProtustrankaFormatedOIB>
    <izvorni_sadrzaj>  FINGERS USLUGE jednostavno društvo s ograničenom odgovornošću za trgovinu i usluge, OIB 48454958654 zastupanog po punomoćniku Damir Premužić</izvorni_sadrzaj>
    <derivirana_varijabla naziv="DomainObject.Predmet.ProtustrankaFormatedOIB_1">  FINGERS USLUGE jednostavno društvo s ograničenom odgovornošću za trgovinu i usluge, OIB 48454958654 zastupanog po punomoćniku Damir Premužić</derivirana_varijabla>
  </DomainObject.Predmet.ProtustrankaFormatedOIB>
  <DomainObject.Predmet.ProtustrankaFormatedWithAdress>
    <izvorni_sadrzaj> FINGERS USLUGE jednostavno društvo s ograničenom odgovornošću za trgovinu i usluge, Ive Tijardovića 36, 10000 Zagreb zastupanog po punomoćniku Damir Premužić</izvorni_sadrzaj>
    <derivirana_varijabla naziv="DomainObject.Predmet.ProtustrankaFormatedWithAdress_1"> FINGERS USLUGE jednostavno društvo s ograničenom odgovornošću za trgovinu i usluge, Ive Tijardovića 36, 10000 Zagreb zastupanog po punomoćniku Damir Premužić</derivirana_varijabla>
  </DomainObject.Predmet.ProtustrankaFormatedWithAdress>
  <DomainObject.Predmet.ProtustrankaFormatedWithAdressOIB>
    <izvorni_sadrzaj> FINGERS USLUGE jednostavno društvo s ograničenom odgovornošću za trgovinu i usluge, OIB 48454958654, Ive Tijardovića 36, 10000 Zagreb zastupanog po punomoćniku Damir Premužić</izvorni_sadrzaj>
    <derivirana_varijabla naziv="DomainObject.Predmet.ProtustrankaFormatedWithAdressOIB_1"> FINGERS USLUGE jednostavno društvo s ograničenom odgovornošću za trgovinu i usluge, OIB 48454958654, Ive Tijardovića 36, 10000 Zagreb zastupanog po punomoćniku Damir Premužić</derivirana_varijabla>
  </DomainObject.Predmet.ProtustrankaFormatedWithAdressOIB>
  <DomainObject.Predmet.ProtustrankaWithAdress>
    <izvorni_sadrzaj>FINGERS USLUGE jednostavno društvo s ograničenom odgovornošću za trgovinu i usluge Ive Tijardovića 36, 10000 Zagreb</izvorni_sadrzaj>
    <derivirana_varijabla naziv="DomainObject.Predmet.ProtustrankaWithAdress_1">FINGERS USLUGE jednostavno društvo s ograničenom odgovornošću za trgovinu i usluge Ive Tijardovića 36, 10000 Zagreb</derivirana_varijabla>
  </DomainObject.Predmet.ProtustrankaWithAdress>
  <DomainObject.Predmet.ProtustrankaWithAdressOIB>
    <izvorni_sadrzaj>FINGERS USLUGE jednostavno društvo s ograničenom odgovornošću za trgovinu i usluge, OIB 48454958654, Ive Tijardovića 36, 10000 Zagreb</izvorni_sadrzaj>
    <derivirana_varijabla naziv="DomainObject.Predmet.ProtustrankaWithAdressOIB_1">FINGERS USLUGE jednostavno društvo s ograničenom odgovornošću za trgovinu i usluge, OIB 48454958654, Ive Tijardovića 36, 10000 Zagreb</derivirana_varijabla>
  </DomainObject.Predmet.ProtustrankaWithAdressOIB>
  <DomainObject.Predmet.ProtustrankaNazivFormated>
    <izvorni_sadrzaj>FINGERS USLUGE jednostavno društvo s ograničenom odgovornošću za trgovinu i usluge</izvorni_sadrzaj>
    <derivirana_varijabla naziv="DomainObject.Predmet.ProtustrankaNazivFormated_1">FINGERS USLUGE jednostavno društvo s ograničenom odgovornošću za trgovinu i usluge</derivirana_varijabla>
  </DomainObject.Predmet.ProtustrankaNazivFormated>
  <DomainObject.Predmet.ProtustrankaNazivFormatedOIB>
    <izvorni_sadrzaj>FINGERS USLUGE jednostavno društvo s ograničenom odgovornošću za trgovinu i usluge, OIB 48454958654</izvorni_sadrzaj>
    <derivirana_varijabla naziv="DomainObject.Predmet.ProtustrankaNazivFormatedOIB_1">FINGERS USLUGE jednostavno društvo s ograničenom odgovornošću za trgovinu i usluge, OIB 48454958654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FINGERS USLUGE jednostavno društvo s ograničenom odgovornošću za trgovinu i usluge zastupanog po punomoćniku Damir Premužić</item>
    </izvorni_sadrzaj>
    <derivirana_varijabla naziv="DomainObject.Predmet.ProtuStrankaListFormated_1">
      <item>FINGERS USLUGE jednostavno društvo s ograničenom odgovornošću za trgovinu i usluge zastupanog po punomoćniku Damir Premužić</item>
    </derivirana_varijabla>
  </DomainObject.Predmet.ProtuStrankaListFormated>
  <DomainObject.Predmet.ProtuStrankaListFormatedOIB>
    <izvorni_sadrzaj>
      <item>FINGERS USLUGE jednostavno društvo s ograničenom odgovornošću za trgovinu i usluge, OIB 48454958654 zastupanog po punomoćniku Damir Premužić</item>
    </izvorni_sadrzaj>
    <derivirana_varijabla naziv="DomainObject.Predmet.ProtuStrankaListFormatedOIB_1">
      <item>FINGERS USLUGE jednostavno društvo s ograničenom odgovornošću za trgovinu i usluge, OIB 48454958654 zastupanog po punomoćniku Damir Premužić</item>
    </derivirana_varijabla>
  </DomainObject.Predmet.ProtuStrankaListFormatedOIB>
  <DomainObject.Predmet.ProtuStrankaListFormatedWithAdress>
    <izvorni_sadrzaj>
      <item>FINGERS USLUGE jednostavno društvo s ograničenom odgovornošću za trgovinu i usluge, Ive Tijardovića 36, 10000 Zagreb zastupanog po punomoćniku Damir Premužić</item>
    </izvorni_sadrzaj>
    <derivirana_varijabla naziv="DomainObject.Predmet.ProtuStrankaListFormatedWithAdress_1">
      <item>FINGERS USLUGE jednostavno društvo s ograničenom odgovornošću za trgovinu i usluge, Ive Tijardovića 36, 10000 Zagreb zastupanog po punomoćniku Damir Premužić</item>
    </derivirana_varijabla>
  </DomainObject.Predmet.ProtuStrankaListFormatedWithAdress>
  <DomainObject.Predmet.ProtuStrankaListFormatedWithAdressOIB>
    <izvorni_sadrzaj>
      <item>FINGERS USLUGE jednostavno društvo s ograničenom odgovornošću za trgovinu i usluge, OIB 48454958654, Ive Tijardovića 36, 10000 Zagreb zastupanog po punomoćniku Damir Premužić</item>
    </izvorni_sadrzaj>
    <derivirana_varijabla naziv="DomainObject.Predmet.ProtuStrankaListFormatedWithAdressOIB_1">
      <item>FINGERS USLUGE jednostavno društvo s ograničenom odgovornošću za trgovinu i usluge, OIB 48454958654, Ive Tijardovića 36, 10000 Zagreb zastupanog po punomoćniku Damir Premužić</item>
    </derivirana_varijabla>
  </DomainObject.Predmet.ProtuStrankaListFormatedWithAdressOIB>
  <DomainObject.Predmet.ProtuStrankaListNazivFormated>
    <izvorni_sadrzaj>
      <item>FINGERS USLUGE jednostavno društvo s ograničenom odgovornošću za trgovinu i usluge</item>
    </izvorni_sadrzaj>
    <derivirana_varijabla naziv="DomainObject.Predmet.ProtuStrankaListNazivFormated_1">
      <item>FINGERS USLUGE jednostavno društvo s ograničenom odgovornošću za trgovinu i usluge</item>
    </derivirana_varijabla>
  </DomainObject.Predmet.ProtuStrankaListNazivFormated>
  <DomainObject.Predmet.ProtuStrankaListNazivFormatedOIB>
    <izvorni_sadrzaj>
      <item>FINGERS USLUGE jednostavno društvo s ograničenom odgovornošću za trgovinu i usluge, OIB 48454958654</item>
    </izvorni_sadrzaj>
    <derivirana_varijabla naziv="DomainObject.Predmet.ProtuStrankaListNazivFormatedOIB_1">
      <item>FINGERS USLUGE jednostavno društvo s ograničenom odgovornošću za trgovinu i usluge, OIB 48454958654</item>
    </derivirana_varijabla>
  </DomainObject.Predmet.ProtuStrankaListNazivFormatedOIB>
  <DomainObject.Predmet.OstaliListFormated>
    <izvorni_sadrzaj>
      <item>Damir Premužić punomoćnik sudionika u postupku FINGERS USLUGE jednostavno društvo s ograničenom odgovornošću za trgovinu i usluge</item>
      <item>OTP banka Hrvatska dioničko društvo</item>
    </izvorni_sadrzaj>
    <derivirana_varijabla naziv="DomainObject.Predmet.OstaliListFormated_1">
      <item>Damir Premužić punomoćnik sudionika u postupku FINGERS USLUGE jednostavno društvo s ograničenom odgovornošću za trgovinu i usluge</item>
      <item>OTP banka Hrvatska dioničko društvo</item>
    </derivirana_varijabla>
  </DomainObject.Predmet.OstaliListFormated>
  <DomainObject.Predmet.OstaliListFormatedOIB>
    <izvorni_sadrzaj>
      <item>Damir Premužić, OIB 94948952695 punomoćnik sudionika u postupku FINGERS USLUGE jednostavno društvo s ograničenom odgovornošću za trgovinu i usluge</item>
      <item>OTP banka Hrvatska dioničko društvo, OIB 52508873833</item>
    </izvorni_sadrzaj>
    <derivirana_varijabla naziv="DomainObject.Predmet.OstaliListFormatedOIB_1">
      <item>Damir Premužić, OIB 94948952695 punomoćnik sudionika u postupku FINGERS USLUGE jednostavno društvo s ograničenom odgovornošću za trgovinu i usluge</item>
      <item>OTP banka Hrvatska dioničko društvo, OIB 52508873833</item>
    </derivirana_varijabla>
  </DomainObject.Predmet.OstaliListFormatedOIB>
  <DomainObject.Predmet.OstaliListFormatedWithAdress>
    <izvorni_sadrzaj>
      <item>Damir Premužić, Iv. Kozari Put 209, 10000 Zagreb punomoćnik sudionika u postupku FINGERS USLUGE jednostavno društvo s ograničenom odgovornošću za trgovinu i usluge</item>
      <item>OTP banka Hrvatska dioničko društvo, Domovinskog rata 61, 21000 Split</item>
    </izvorni_sadrzaj>
    <derivirana_varijabla naziv="DomainObject.Predmet.OstaliListFormatedWithAdress_1">
      <item>Damir Premužić, Iv. Kozari Put 209, 10000 Zagreb punomoćnik sudionika u postupku FINGERS USLUGE jednostavno društvo s ograničenom odgovornošću za trgovinu i usluge</item>
      <item>OTP banka Hrvatska dioničko društvo, Domovinskog rata 61, 21000 Split</item>
    </derivirana_varijabla>
  </DomainObject.Predmet.OstaliListFormatedWithAdress>
  <DomainObject.Predmet.OstaliListFormatedWithAdressOIB>
    <izvorni_sadrzaj>
      <item>Damir Premužić, OIB 94948952695, Iv. Kozari Put 209, 10000 Zagreb punomoćnik sudionika u postupku FINGERS USLUGE jednostavno društvo s ograničenom odgovornošću za trgovinu i usluge</item>
      <item>OTP banka Hrvatska dioničko društvo, OIB 52508873833, Domovinskog rata 61, 21000 Split</item>
    </izvorni_sadrzaj>
    <derivirana_varijabla naziv="DomainObject.Predmet.OstaliListFormatedWithAdressOIB_1">
      <item>Damir Premužić, OIB 94948952695, Iv. Kozari Put 209, 10000 Zagreb punomoćnik sudionika u postupku FINGERS USLUGE jednostavno društvo s ograničenom odgovornošću za trgovinu i usluge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Damir Premužić</item>
      <item>OTP banka Hrvatska dioničko društvo</item>
    </izvorni_sadrzaj>
    <derivirana_varijabla naziv="DomainObject.Predmet.OstaliListNazivFormated_1">
      <item>Damir Premužić</item>
      <item>OTP banka Hrvatska dioničko društvo</item>
    </derivirana_varijabla>
  </DomainObject.Predmet.OstaliListNazivFormated>
  <DomainObject.Predmet.OstaliListNazivFormatedOIB>
    <izvorni_sadrzaj>
      <item>Damir Premužić, OIB 94948952695</item>
      <item>OTP banka Hrvatska dioničko društvo, OIB 52508873833</item>
    </izvorni_sadrzaj>
    <derivirana_varijabla naziv="DomainObject.Predmet.OstaliListNazivFormatedOIB_1">
      <item>Damir Premužić, OIB 94948952695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FINGERS USLUGE jednostavno društvo s ograničenom odgovornošću za trgovinu i usluge</izvorni_sadrzaj>
    <derivirana_varijabla naziv="DomainObject.Predmet.ProtustrankaIDrugi_1">FINGERS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FINGERS USLUGE jednostavno društvo s ograničenom odgovornošću za trgovinu i usluge, OIB 48454958654, Ive Tijardovića 36, 10000 Zagreb</izvorni_sadrzaj>
    <derivirana_varijabla naziv="DomainObject.Predmet.ProtustrankaIDrugiAdressOIB_1">FINGERS USLUGE jednostavno društvo s ograničenom odgovornošću za trgovinu i usluge, OIB 48454958654, Ive Tijardovića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FINGERS USLUGE jednostavno društvo s ograničenom odgovornošću za trgovinu i usluge</item>
      <item>Damir Premužić</item>
      <item>OTP banka Hrvatska dioničko društvo</item>
    </izvorni_sadrzaj>
    <derivirana_varijabla naziv="DomainObject.Predmet.SudioniciListNaziv_1">
      <item>FINA Regionalni centar Zagreb</item>
      <item>FINGERS USLUGE jednostavno društvo s ograničenom odgovornošću za trgovinu i usluge</item>
      <item>Damir Premužić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FINGERS USLUGE jednostavno društvo s ograničenom odgovornošću za trgovinu i usluge, OIB 48454958654, Ive Tijardovića 36,10000 Zagreb</item>
      <item>Damir Premužić, OIB 94948952695, Iv. Kozari Put 209,10000 Zagreb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br. 1,10000 Zagreb</item>
      <item>FINGERS USLUGE jednostavno društvo s ograničenom odgovornošću za trgovinu i usluge, OIB 48454958654, Ive Tijardovića 36,10000 Zagreb</item>
      <item>Damir Premužić, OIB 94948952695, Iv. Kozari Put 209,10000 Zagreb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48454958654</item>
      <item>, OIB 94948952695</item>
      <item>, OIB 52508873833</item>
    </izvorni_sadrzaj>
    <derivirana_varijabla naziv="DomainObject.Predmet.SudioniciListNazivOIB_1">
      <item>, OIB 85821130368</item>
      <item>, OIB 48454958654</item>
      <item>, OIB 94948952695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St-4555/2016-10</izvorni_sadrzaj>
    <derivirana_varijabla naziv="DomainObject.PredzadnjaOdlukaIzPredmeta.Oznaka_1">St-4555/2016-10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06034-CDB0-44D3-AFF9-0DDA01004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5048</properties:Characters>
  <properties:Lines>109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2019-04-25T07:38:00Z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