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1a19" w14:paraId="ab31a19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04561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5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5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B2 KAPITAL d.o.o.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