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2ed0d" w14:paraId="202ed0d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274EC1" w:rsidP="00274EC1" w:rsidR="00274EC1">
      <w:pPr>
        <w:jc w:val="right"/>
        <w:rPr>
          <w:b/>
        </w:rPr>
      </w:pPr>
      <w:r>
        <w:rPr>
          <w:b/>
        </w:rPr>
        <w:t>3 St-258/2016-6</w:t>
      </w:r>
    </w:p>
    <w:p w:rsidRDefault="00274EC1" w:rsidP="00274EC1" w:rsidR="00274EC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274EC1" w:rsidP="00274EC1" w:rsidR="00274EC1">
      <w:pPr>
        <w:jc w:val="center"/>
        <w:rPr>
          <w:b/>
        </w:rPr>
      </w:pPr>
      <w:r>
        <w:rPr>
          <w:b/>
        </w:rPr>
        <w:t>R J E Š E N J E</w:t>
      </w:r>
    </w:p>
    <w:p w:rsidRDefault="00274EC1" w:rsidP="00274EC1" w:rsidR="00274EC1">
      <w:pPr>
        <w:ind w:firstLine="708"/>
        <w:jc w:val="both"/>
      </w:pPr>
      <w:r>
        <w:t xml:space="preserve">TRGOVAČKI SUD U BJELOVARU, OIB 07942269267, po stečajnom sucu Sanjani Zorinc odlučujući po prijedlogu predlagatelja FINE, RC ZAGREB, PODRUŽNICA BJELOVAR, za otvaranje stečajnog postupka nad dužnikom SLAVONKA d.o.o. iz Čađavice, Kolodvorska </w:t>
      </w:r>
      <w:proofErr w:type="spellStart"/>
      <w:r>
        <w:t>bb</w:t>
      </w:r>
      <w:proofErr w:type="spellEnd"/>
      <w:r>
        <w:t xml:space="preserve">,  OIB 41165302614, MBS 010056915, dana 27. veljače 2017. godine </w:t>
      </w:r>
    </w:p>
    <w:p w:rsidRDefault="00274EC1" w:rsidP="00274EC1" w:rsidR="00274EC1">
      <w:pPr>
        <w:jc w:val="center"/>
        <w:rPr>
          <w:b/>
        </w:rPr>
      </w:pPr>
      <w:r>
        <w:rPr>
          <w:b/>
        </w:rPr>
        <w:t>r i j e š i o  j e</w:t>
      </w:r>
    </w:p>
    <w:p w:rsidRDefault="00274EC1" w:rsidP="00274EC1" w:rsidR="00274EC1">
      <w:pPr>
        <w:ind w:firstLine="708"/>
        <w:jc w:val="both"/>
      </w:pPr>
      <w:r>
        <w:t xml:space="preserve">I. Pozivaju se osobe koje imaju pravni interes za provedbu stečajnog postupka da u roku 15 dana uplate predujam za namirenje troškova prethodnoga i otvorenoga stečajnog postupka u iznosu 20.000,00 kn. </w:t>
      </w:r>
    </w:p>
    <w:p w:rsidRDefault="00274EC1" w:rsidP="00274EC1" w:rsidR="00274EC1">
      <w:pPr>
        <w:ind w:firstLine="708"/>
        <w:jc w:val="both"/>
      </w:pPr>
      <w:r>
        <w:t>II. Ukoliko osobe iz st. I. izreke ovog rješenja ne predujme traženi iznos, sud će donijeti rješenje o otvaranju i zaključenju stečajnog postupka.</w:t>
      </w:r>
    </w:p>
    <w:p w:rsidRDefault="00274EC1" w:rsidP="00274EC1" w:rsidR="00274EC1">
      <w:pPr>
        <w:jc w:val="center"/>
      </w:pPr>
      <w:r>
        <w:rPr>
          <w:b/>
        </w:rPr>
        <w:t>Obrazloženje</w:t>
      </w:r>
    </w:p>
    <w:p w:rsidRDefault="00274EC1" w:rsidP="00274EC1" w:rsidR="00274EC1">
      <w:pPr>
        <w:jc w:val="both"/>
      </w:pPr>
      <w:r>
        <w:tab/>
        <w:t xml:space="preserve">Budući da iz prijedloga za otvaranje stečajnog postupka od 7. lipnja 2016. godine, dakle prije otvaranja stečajnog postupka, proizlazi da imovina dužnika koja bi ušla u stečajnu  masu nije dovoljna ni za namirenje troškova tog postupka, temeljem čl. 132. st. 1. i  2. Stečajnog zakona ("Narodne novine" br. 71/15) riješeno je kao u izreci. </w:t>
      </w:r>
    </w:p>
    <w:p w:rsidRDefault="00274EC1" w:rsidP="00274EC1" w:rsidR="00274EC1">
      <w:pPr>
        <w:jc w:val="center"/>
        <w:rPr>
          <w:b/>
        </w:rPr>
      </w:pPr>
      <w:r>
        <w:t xml:space="preserve">U Bjelovaru, 27. veljače 2017. godine </w:t>
      </w:r>
    </w:p>
    <w:p w:rsidRDefault="00274EC1" w:rsidP="00274EC1" w:rsidR="00274EC1">
      <w:pPr>
        <w:pStyle w:val="Bezproreda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STEČAJNI SUDAC </w:t>
      </w:r>
    </w:p>
    <w:p w:rsidRDefault="00274EC1" w:rsidP="00274EC1" w:rsidR="00274EC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SANJANA ZORINC </w:t>
      </w:r>
    </w:p>
    <w:p w:rsidRDefault="00274EC1" w:rsidP="00274EC1" w:rsidR="00274EC1">
      <w:pPr>
        <w:pStyle w:val="Bezproreda"/>
      </w:pPr>
    </w:p>
    <w:p w:rsidRDefault="00274EC1" w:rsidP="00274EC1" w:rsidR="00274EC1">
      <w:pPr>
        <w:pStyle w:val="Bezproreda"/>
      </w:pPr>
      <w:r>
        <w:rPr>
          <w:b/>
        </w:rPr>
        <w:t>POUKA O PRAVNOM LIJEKU:</w:t>
      </w:r>
      <w:r>
        <w:t xml:space="preserve"> Protiv ovoga rješenja nije dopuštena žalba. </w:t>
      </w:r>
    </w:p>
    <w:p w:rsidRDefault="00274EC1" w:rsidP="00274EC1" w:rsidR="00274EC1">
      <w:pPr>
        <w:pStyle w:val="Bezproreda"/>
      </w:pPr>
    </w:p>
    <w:p w:rsidRDefault="00274EC1" w:rsidP="00274EC1" w:rsidR="00274EC1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74EC1" w:rsidP="00274EC1" w:rsidR="00274EC1">
      <w:pPr>
        <w:pStyle w:val="Bezproreda"/>
      </w:pPr>
      <w:r>
        <w:t>Dna: e-oglasna ploča</w:t>
      </w:r>
    </w:p>
    <w:p w:rsidRDefault="00274EC1" w:rsidP="00274EC1" w:rsidR="00DA0242">
      <w:pPr>
        <w:pStyle w:val="Bezproreda"/>
      </w:pPr>
      <w:proofErr w:type="spellStart"/>
      <w:r>
        <w:t>Bj</w:t>
      </w:r>
      <w:proofErr w:type="spellEnd"/>
      <w:r>
        <w:t xml:space="preserve">. 27.2.2017. 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4EC1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21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St-258/2016-6</izvorni_sadrzaj>
    <derivirana_varijabla naziv="DomainObject.Oznaka_1">St-258/2016-6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St-258/2016</izvorni_sadrzaj>
    <derivirana_varijabla naziv="DomainObject.Predmet.OznakaBroj_1">St-258/2016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SLAVONKA društvo s ograničenom odgovornošću za proizvodnju i trgovinu, Čađavica</izvorni_sadrzaj>
    <derivirana_varijabla naziv="DomainObject.Predmet.ProtustrankaFormated_1">  SLAVONKA društvo s ograničenom odgovornošću za proizvodnju i trgovinu, Čađavica</derivirana_varijabla>
  </DomainObject.Predmet.ProtustrankaFormated>
  <DomainObject.Predmet.ProtustrankaFormatedOIB>
    <izvorni_sadrzaj>  SLAVONKA društvo s ograničenom odgovornošću za proizvodnju i trgovinu, Čađavica, OIB 41165302614</izvorni_sadrzaj>
    <derivirana_varijabla naziv="DomainObject.Predmet.ProtustrankaFormatedOIB_1">  SLAVONKA društvo s ograničenom odgovornošću za proizvodnju i trgovinu, Čađavica, OIB 41165302614</derivirana_varijabla>
  </DomainObject.Predmet.ProtustrankaFormatedOIB>
  <DomainObject.Predmet.ProtustrankaFormatedWithAdress>
    <izvorni_sadrzaj> SLAVONKA društvo s ograničenom odgovornošću za proizvodnju i trgovinu, Čađavica, Kolodvorska/bb, 33523 Čađavica</izvorni_sadrzaj>
    <derivirana_varijabla naziv="DomainObject.Predmet.ProtustrankaFormatedWithAdress_1"> SLAVONKA društvo s ograničenom odgovornošću za proizvodnju i trgovinu, Čađavica, Kolodvorska/bb, 33523 Čađavica</derivirana_varijabla>
  </DomainObject.Predmet.ProtustrankaFormatedWithAdress>
  <DomainObject.Predmet.ProtustrankaFormatedWithAdressOIB>
    <izvorni_sadrzaj> SLAVONKA društvo s ograničenom odgovornošću za proizvodnju i trgovinu, Čađavica, OIB 41165302614, Kolodvorska/bb, 33523 Čađavica</izvorni_sadrzaj>
    <derivirana_varijabla naziv="DomainObject.Predmet.ProtustrankaFormatedWithAdressOIB_1"> SLAVONKA društvo s ograničenom odgovornošću za proizvodnju i trgovinu, Čađavica, OIB 41165302614, Kolodvorska/bb, 33523 Čađavica</derivirana_varijabla>
  </DomainObject.Predmet.ProtustrankaFormatedWithAdressOIB>
  <DomainObject.Predmet.ProtustrankaWithAdress>
    <izvorni_sadrzaj>SLAVONKA društvo s ograničenom odgovornošću za proizvodnju i trgovinu, Čađavica Kolodvorska/bb, 33523 Čađavica</izvorni_sadrzaj>
    <derivirana_varijabla naziv="DomainObject.Predmet.ProtustrankaWithAdress_1">SLAVONKA društvo s ograničenom odgovornošću za proizvodnju i trgovinu, Čađavica Kolodvorska/bb, 33523 Čađavica</derivirana_varijabla>
  </DomainObject.Predmet.ProtustrankaWithAdress>
  <DomainObject.Predmet.ProtustrankaWithAdressOIB>
    <izvorni_sadrzaj>SLAVONKA društvo s ograničenom odgovornošću za proizvodnju i trgovinu, Čađavica, OIB 41165302614, Kolodvorska/bb, 33523 Čađavica</izvorni_sadrzaj>
    <derivirana_varijabla naziv="DomainObject.Predmet.ProtustrankaWithAdressOIB_1">SLAVONKA društvo s ograničenom odgovornošću za proizvodnju i trgovinu, Čađavica, OIB 41165302614, Kolodvorska/bb, 33523 Čađavica</derivirana_varijabla>
  </DomainObject.Predmet.ProtustrankaWithAdressOIB>
  <DomainObject.Predmet.ProtustrankaNazivFormated>
    <izvorni_sadrzaj>SLAVONKA društvo s ograničenom odgovornošću za proizvodnju i trgovinu, Čađavica</izvorni_sadrzaj>
    <derivirana_varijabla naziv="DomainObject.Predmet.ProtustrankaNazivFormated_1">SLAVONKA društvo s ograničenom odgovornošću za proizvodnju i trgovinu, Čađavica</derivirana_varijabla>
  </DomainObject.Predmet.ProtustrankaNazivFormated>
  <DomainObject.Predmet.ProtustrankaNazivFormatedOIB>
    <izvorni_sadrzaj>SLAVONKA društvo s ograničenom odgovornošću za proizvodnju i trgovinu, Čađavica, OIB 41165302614</izvorni_sadrzaj>
    <derivirana_varijabla naziv="DomainObject.Predmet.ProtustrankaNazivFormatedOIB_1">SLAVONKA društvo s ograničenom odgovornošću za proizvodnju i trgovinu, Čađavica, OIB 41165302614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SLAVONKA društvo s ograničenom odgovornošću za proizvodnju i trgovinu, Čađavica</item>
    </izvorni_sadrzaj>
    <derivirana_varijabla naziv="DomainObject.Predmet.ProtuStrankaListFormated_1">
      <item>SLAVONKA društvo s ograničenom odgovornošću za proizvodnju i trgovinu, Čađavica</item>
    </derivirana_varijabla>
  </DomainObject.Predmet.ProtuStrankaListFormated>
  <DomainObject.Predmet.ProtuStrankaListFormatedOIB>
    <izvorni_sadrzaj>
      <item>SLAVONKA društvo s ograničenom odgovornošću za proizvodnju i trgovinu, Čađavica, OIB 41165302614</item>
    </izvorni_sadrzaj>
    <derivirana_varijabla naziv="DomainObject.Predmet.ProtuStrankaListFormatedOIB_1">
      <item>SLAVONKA društvo s ograničenom odgovornošću za proizvodnju i trgovinu, Čađavica, OIB 41165302614</item>
    </derivirana_varijabla>
  </DomainObject.Predmet.ProtuStrankaListFormatedOIB>
  <DomainObject.Predmet.ProtuStrankaListFormatedWithAdress>
    <izvorni_sadrzaj>
      <item>SLAVONKA društvo s ograničenom odgovornošću za proizvodnju i trgovinu, Čađavica, Kolodvorska/bb, 33523 Čađavica</item>
    </izvorni_sadrzaj>
    <derivirana_varijabla naziv="DomainObject.Predmet.ProtuStrankaListFormatedWithAdress_1">
      <item>SLAVONKA društvo s ograničenom odgovornošću za proizvodnju i trgovinu, Čađavica, Kolodvorska/bb, 33523 Čađavica</item>
    </derivirana_varijabla>
  </DomainObject.Predmet.ProtuStrankaListFormatedWithAdress>
  <DomainObject.Predmet.ProtuStrankaListFormatedWithAdressOIB>
    <izvorni_sadrzaj>
      <item>SLAVONKA društvo s ograničenom odgovornošću za proizvodnju i trgovinu, Čađavica, OIB 41165302614, Kolodvorska/bb, 33523 Čađavica</item>
    </izvorni_sadrzaj>
    <derivirana_varijabla naziv="DomainObject.Predmet.ProtuStrankaListFormatedWithAdressOIB_1">
      <item>SLAVONKA društvo s ograničenom odgovornošću za proizvodnju i trgovinu, Čađavica, OIB 41165302614, Kolodvorska/bb, 33523 Čađavica</item>
    </derivirana_varijabla>
  </DomainObject.Predmet.ProtuStrankaListFormatedWithAdressOIB>
  <DomainObject.Predmet.ProtuStrankaListNazivFormated>
    <izvorni_sadrzaj>
      <item>SLAVONKA društvo s ograničenom odgovornošću za proizvodnju i trgovinu, Čađavica</item>
    </izvorni_sadrzaj>
    <derivirana_varijabla naziv="DomainObject.Predmet.ProtuStrankaListNazivFormated_1">
      <item>SLAVONKA društvo s ograničenom odgovornošću za proizvodnju i trgovinu, Čađavica</item>
    </derivirana_varijabla>
  </DomainObject.Predmet.ProtuStrankaListNazivFormated>
  <DomainObject.Predmet.ProtuStrankaListNazivFormatedOIB>
    <izvorni_sadrzaj>
      <item>SLAVONKA društvo s ograničenom odgovornošću za proizvodnju i trgovinu, Čađavica, OIB 41165302614</item>
    </izvorni_sadrzaj>
    <derivirana_varijabla naziv="DomainObject.Predmet.ProtuStrankaListNazivFormatedOIB_1">
      <item>SLAVONKA društvo s ograničenom odgovornošću za proizvodnju i trgovinu, Čađavica, OIB 41165302614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>St-258/2016-6</izvorni_sadrzaj>
    <derivirana_varijabla naziv="DomainObject.PoslovniBrojDokumenta_1">St-258/2016-6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SLAVONKA društvo s ograničenom odgovornošću za proizvodnju i trgovinu, Čađavica</izvorni_sadrzaj>
    <derivirana_varijabla naziv="DomainObject.Predmet.ProtustrankaIDrugi_1">SLAVONKA društvo s ograničenom odgovornošću za proizvodnju i trgovinu, Čađavica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SLAVONKA društvo s ograničenom odgovornošću za proizvodnju i trgovinu, Čađavica, OIB 41165302614, Kolodvorska/bb, 33523 Čađavica</izvorni_sadrzaj>
    <derivirana_varijabla naziv="DomainObject.Predmet.ProtustrankaIDrugiAdressOIB_1">SLAVONKA društvo s ograničenom odgovornošću za proizvodnju i trgovinu, Čađavica, OIB 41165302614, Kolodvorska/bb, 33523 Čađavica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SLAVONKA društvo s ograničenom odgovornošću za proizvodnju i trgovinu, Čađavica</item>
    </izvorni_sadrzaj>
    <derivirana_varijabla naziv="DomainObject.Predmet.SudioniciListNaziv_1">
      <item>FINA, RC ZAGREB, Podružnica Bjelovar</item>
      <item>SLAVONKA društvo s ograničenom odgovornošću za proizvodnju i trgovinu, Čađavica</item>
    </derivirana_varijabla>
  </DomainObject.Predmet.SudioniciListNaziv>
  <DomainObject.Predmet.SudioniciListAdressOIB>
    <izvorni_sadrzaj>
      <item>FINA, RC ZAGREB, Podružnica Bjelovar, OIB 85821130368, F. Supila 4,43000 Bjelovar</item>
      <item>SLAVONKA društvo s ograničenom odgovornošću za proizvodnju i trgovinu, Čađavica, OIB 41165302614, Kolodvorska/bb,33523 Čađavica</item>
    </izvorni_sadrzaj>
    <derivirana_varijabla naziv="DomainObject.Predmet.SudioniciListAdressOIB_1">
      <item>FINA, RC ZAGREB, Podružnica Bjelovar, OIB 85821130368, F. Supila 4,43000 Bjelovar</item>
      <item>SLAVONKA društvo s ograničenom odgovornošću za proizvodnju i trgovinu, Čađavica, OIB 41165302614, Kolodvorska/bb,33523 Čađavica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DA311E-F1B9-4FF8-9F65-3991F9D0F6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212</properties:Words>
  <properties:Characters>1053</properties:Characters>
  <properties:Lines>30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2017-02-27T06:54:00Z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St-258/2016-6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