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319c" w14:paraId="9f0319c" w:rsidRDefault="00AE649C" w:rsidP="00FA5B5E" w:rsidR="00AE649C" w:rsidRPr="00B76F3C">
      <w:pPr>
        <w:pStyle w:val="Naslov3"/>
        <w15:collapsed w:val="false"/>
      </w:pPr>
    </w:p>
    <w:p w:rsidRDefault="007F6A6C" w:rsidP="00E67D40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D186B">
        <w:rPr>
          <w:b w:val="false"/>
        </w:rPr>
        <w:t>REPUBLIKA HRVATSKA</w:t>
      </w:r>
    </w:p>
    <w:p w:rsidRDefault="001D186B" w:rsidP="00E67D40" w:rsidR="001D186B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1D186B" w:rsidP="001D186B" w:rsidR="00CB0EA4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1D186B" w:rsidP="001D186B" w:rsidR="001D186B">
      <w:pPr>
        <w:pStyle w:val="SudNaziv"/>
        <w:rPr>
          <w:b w:val="false"/>
        </w:rPr>
      </w:pPr>
    </w:p>
    <w:p w:rsidRDefault="001D186B" w:rsidP="001D186B" w:rsidR="001D186B">
      <w:pPr>
        <w:pStyle w:val="SudNaziv"/>
      </w:pPr>
    </w:p>
    <w:p w:rsidRDefault="001D186B" w:rsidP="001D186B" w:rsidR="001D186B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>R E P U B L I K A      H R V A T S K A</w:t>
      </w:r>
    </w:p>
    <w:p w:rsidRDefault="001D186B" w:rsidP="001D186B" w:rsidR="001D186B">
      <w:pPr>
        <w:pStyle w:val="SudNaziv"/>
        <w:jc w:val="center"/>
        <w:rPr>
          <w:rFonts w:cs="Times New Roman"/>
          <w:b w:val="false"/>
        </w:rPr>
      </w:pPr>
    </w:p>
    <w:p w:rsidRDefault="001D186B" w:rsidP="001D186B" w:rsidR="001D186B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R  J  E  Š  E  N  J  E </w:t>
      </w:r>
    </w:p>
    <w:p w:rsidRDefault="001D186B" w:rsidP="001D186B" w:rsidR="001D186B">
      <w:pPr>
        <w:pStyle w:val="SudNaziv"/>
        <w:jc w:val="center"/>
        <w:rPr>
          <w:rFonts w:cs="Times New Roman"/>
          <w:b w:val="false"/>
        </w:rPr>
      </w:pPr>
    </w:p>
    <w:p w:rsidRDefault="001D186B" w:rsidP="001D186B" w:rsidR="001D186B">
      <w:pPr>
        <w:pStyle w:val="SudNaziv"/>
        <w:jc w:val="center"/>
        <w:rPr>
          <w:rFonts w:cs="Times New Roman"/>
          <w:b w:val="false"/>
        </w:rPr>
      </w:pPr>
    </w:p>
    <w:p w:rsidRDefault="001D186B" w:rsidP="001D186B" w:rsidR="001D186B">
      <w:pPr>
        <w:jc w:val="both"/>
        <w:rPr>
          <w:rFonts w:cs="Times New Roman"/>
        </w:rPr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</w:t>
      </w:r>
      <w:r>
        <w:t>INVEST GRADNJA ČAVISEK I ČOLIG d.o.o. iz Donje Rijeke, Donja Rijeka br. 132</w:t>
      </w:r>
      <w:r>
        <w:t xml:space="preserve">, OIB: </w:t>
      </w:r>
      <w:r>
        <w:t>21805140351, izvan ročišta 30. lipnja</w:t>
      </w:r>
      <w:r>
        <w:rPr>
          <w:color w:themeColor="text1" w:val="000000"/>
        </w:rPr>
        <w:t xml:space="preserve"> 2016. godine,</w:t>
      </w:r>
    </w:p>
    <w:p w:rsidRDefault="001D186B" w:rsidP="001D186B" w:rsidR="001D186B">
      <w:pPr>
        <w:spacing w:after="0"/>
        <w:jc w:val="center"/>
      </w:pPr>
    </w:p>
    <w:p w:rsidRDefault="001D186B" w:rsidP="001D186B" w:rsidR="001D186B">
      <w:pPr>
        <w:spacing w:after="0"/>
        <w:jc w:val="center"/>
      </w:pPr>
      <w:r>
        <w:t>r i j e š i o  j e</w:t>
      </w:r>
    </w:p>
    <w:p w:rsidRDefault="001D186B" w:rsidP="001D186B" w:rsidR="001D186B">
      <w:pPr>
        <w:spacing w:after="0"/>
        <w:jc w:val="center"/>
      </w:pPr>
    </w:p>
    <w:p w:rsidRDefault="001D186B" w:rsidP="001D186B" w:rsidR="001D186B">
      <w:pPr>
        <w:spacing w:after="0"/>
        <w:jc w:val="center"/>
      </w:pPr>
    </w:p>
    <w:p w:rsidRDefault="001D186B" w:rsidP="001D186B" w:rsidR="001D186B">
      <w:pPr>
        <w:spacing w:after="0"/>
        <w:jc w:val="both"/>
        <w:rPr>
          <w:szCs w:val="20"/>
        </w:rPr>
      </w:pPr>
      <w:r>
        <w:tab/>
        <w:t>I/ O t v a r a    s e    stečajni postupak nad stečajnim dužnikom</w:t>
      </w:r>
      <w:r w:rsidR="008B04F1">
        <w:t xml:space="preserve"> </w:t>
      </w:r>
      <w:r w:rsidR="008B04F1">
        <w:t>INVEST GRADNJA ČAVISEK I ČOLIG d.o.o. iz Donje Rijeke, Donja Rijeka br. 132, OIB: 21805140351</w:t>
      </w:r>
      <w:r w:rsidR="008B04F1">
        <w:t>, s danom 30. lipnja</w:t>
      </w:r>
      <w:r>
        <w:rPr>
          <w:color w:themeColor="text1" w:val="000000"/>
        </w:rPr>
        <w:t xml:space="preserve"> 2016. godine </w:t>
      </w:r>
      <w:r>
        <w:t>u 14,00</w:t>
      </w:r>
      <w:r>
        <w:rPr>
          <w:color w:themeShade="BF" w:themeColor="accent6" w:val="E36C0A"/>
        </w:rPr>
        <w:t xml:space="preserve"> </w:t>
      </w:r>
      <w:r>
        <w:t>sati.</w:t>
      </w:r>
    </w:p>
    <w:p w:rsidRDefault="001D186B" w:rsidP="001D186B" w:rsidR="001D186B">
      <w:pPr>
        <w:spacing w:after="0"/>
        <w:jc w:val="both"/>
      </w:pPr>
    </w:p>
    <w:p w:rsidRDefault="001D186B" w:rsidP="001D186B" w:rsidR="001D186B">
      <w:pPr>
        <w:spacing w:after="0"/>
        <w:ind w:firstLine="708"/>
        <w:jc w:val="both"/>
      </w:pPr>
      <w:r>
        <w:t xml:space="preserve">II/ Za stečajnog upravitelja imenuje se </w:t>
      </w:r>
      <w:r w:rsidR="008B04F1">
        <w:t xml:space="preserve">IVANA BREBRIĆ, iz Zagreba, </w:t>
      </w:r>
      <w:proofErr w:type="spellStart"/>
      <w:r w:rsidR="008B04F1">
        <w:t>Palinovečka</w:t>
      </w:r>
      <w:proofErr w:type="spellEnd"/>
      <w:r w:rsidR="008B04F1">
        <w:t xml:space="preserve"> br. 19P, OIB: 01354117686</w:t>
      </w:r>
      <w:r>
        <w:t>.</w:t>
      </w:r>
    </w:p>
    <w:p w:rsidRDefault="001D186B" w:rsidP="001D186B" w:rsidR="001D186B">
      <w:pPr>
        <w:spacing w:after="0"/>
        <w:jc w:val="both"/>
        <w:rPr>
          <w:color w:themeShade="BF" w:themeColor="accent6" w:val="E36C0A"/>
        </w:rPr>
      </w:pPr>
    </w:p>
    <w:p w:rsidRDefault="001D186B" w:rsidP="001D186B" w:rsidR="001D186B">
      <w:pPr>
        <w:spacing w:after="0"/>
        <w:jc w:val="both"/>
      </w:pPr>
      <w:r>
        <w:tab/>
        <w:t xml:space="preserve">III/ Z a k </w:t>
      </w:r>
      <w:proofErr w:type="spellStart"/>
      <w:r>
        <w:t>lj</w:t>
      </w:r>
      <w:proofErr w:type="spellEnd"/>
      <w:r>
        <w:t xml:space="preserve"> u č u j e    s e    stečajni postupak nad stečajnim dužnikom</w:t>
      </w:r>
      <w:r w:rsidR="008B04F1">
        <w:t xml:space="preserve"> </w:t>
      </w:r>
      <w:r w:rsidR="008B04F1">
        <w:t>INVEST GRADNJA ČAVISEK I ČOLIG d.o.o. iz Donje Rijeke, Donja Rijeka br. 132, OIB: 21805140351</w:t>
      </w:r>
      <w:r>
        <w:t>.</w:t>
      </w:r>
    </w:p>
    <w:p w:rsidRDefault="001D186B" w:rsidP="001D186B" w:rsidR="001D186B">
      <w:pPr>
        <w:spacing w:after="0"/>
        <w:jc w:val="both"/>
        <w:rPr>
          <w:szCs w:val="20"/>
        </w:rPr>
      </w:pPr>
    </w:p>
    <w:p w:rsidRDefault="001D186B" w:rsidP="001D186B" w:rsidR="001D186B">
      <w:pPr>
        <w:spacing w:after="0"/>
        <w:ind w:firstLine="708"/>
        <w:jc w:val="both"/>
      </w:pPr>
      <w:r>
        <w:t xml:space="preserve"> IV/ Ovo rješenje objaviti će se na e-Oglasnoj ploči ovoga suda.</w:t>
      </w:r>
    </w:p>
    <w:p w:rsidRDefault="001D186B" w:rsidP="001D186B" w:rsidR="001D186B">
      <w:pPr>
        <w:spacing w:after="0"/>
        <w:ind w:firstLine="708"/>
        <w:jc w:val="both"/>
      </w:pPr>
    </w:p>
    <w:p w:rsidRDefault="001D186B" w:rsidP="001D186B" w:rsidR="001D186B">
      <w:pPr>
        <w:spacing w:after="0"/>
        <w:jc w:val="both"/>
        <w:rPr>
          <w:color w:themeShade="BF" w:themeColor="accent6" w:val="E36C0A"/>
        </w:rPr>
      </w:pPr>
      <w:r>
        <w:tab/>
        <w:t>V/ Po pravomoćnosti ovog rješenja stečajni dužnik</w:t>
      </w:r>
      <w:r w:rsidR="008B04F1">
        <w:t xml:space="preserve"> </w:t>
      </w:r>
      <w:r w:rsidR="008B04F1">
        <w:t>INVEST GRADNJA ČAVISEK I ČOLIG d.o.o. iz Donje Rijeke, Donja Rijeka br. 132, OIB: 21805140351</w:t>
      </w:r>
      <w:r>
        <w:t xml:space="preserve">, biti će brisan iz </w:t>
      </w:r>
      <w:r>
        <w:rPr>
          <w:color w:themeColor="text1" w:val="000000"/>
        </w:rPr>
        <w:t>sudskog registra</w:t>
      </w:r>
      <w:r>
        <w:rPr>
          <w:color w:themeShade="BF" w:themeColor="accent6" w:val="E36C0A"/>
        </w:rPr>
        <w:t>.</w:t>
      </w:r>
    </w:p>
    <w:p w:rsidRDefault="001D186B" w:rsidP="001D186B" w:rsidR="001D186B">
      <w:pPr>
        <w:spacing w:after="0"/>
        <w:jc w:val="both"/>
        <w:rPr>
          <w:color w:themeShade="BF" w:themeColor="accent6" w:val="E36C0A"/>
        </w:rPr>
      </w:pPr>
    </w:p>
    <w:p w:rsidRDefault="001D186B" w:rsidP="001D186B" w:rsidR="001D186B">
      <w:pPr>
        <w:spacing w:after="0"/>
        <w:jc w:val="center"/>
      </w:pPr>
    </w:p>
    <w:p w:rsidRDefault="001D186B" w:rsidP="001D186B" w:rsidR="001D186B">
      <w:pPr>
        <w:spacing w:after="0"/>
        <w:jc w:val="center"/>
      </w:pPr>
      <w:r>
        <w:t>Obrazloženje</w:t>
      </w:r>
    </w:p>
    <w:p w:rsidRDefault="001D186B" w:rsidP="001D186B" w:rsidR="001D186B">
      <w:pPr>
        <w:spacing w:after="0"/>
        <w:jc w:val="center"/>
      </w:pPr>
    </w:p>
    <w:p w:rsidRDefault="008B04F1" w:rsidP="001D186B" w:rsidR="001D186B">
      <w:pPr>
        <w:spacing w:after="0"/>
        <w:jc w:val="both"/>
      </w:pPr>
      <w:r>
        <w:tab/>
        <w:t>Predlagatelj je 2. prosinca</w:t>
      </w:r>
      <w:r w:rsidR="001D186B">
        <w:t xml:space="preserve"> </w:t>
      </w:r>
      <w:r w:rsidR="001D186B">
        <w:rPr>
          <w:color w:themeColor="text1" w:val="000000"/>
        </w:rPr>
        <w:t xml:space="preserve">2015. </w:t>
      </w:r>
      <w:r w:rsidR="001D186B">
        <w:t xml:space="preserve">podnio zahtjev za pokretanje skraćenog stečajnog postupka nad dužnikom navedenim u izreci, pa kako su za to bile ispunjene pretpostavke iz čl. 428. Stečajnog zakona (Narodne novine br. 71/15., dalje :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="001D186B">
        <w:t>prokazni</w:t>
      </w:r>
      <w:proofErr w:type="spellEnd"/>
      <w:r w:rsidR="001D186B">
        <w:t xml:space="preserve"> popis </w:t>
      </w:r>
      <w:r w:rsidR="001D186B">
        <w:lastRenderedPageBreak/>
        <w:t>imovine i obveza dužnika na propisanom obrascu i kojim je pozvao vjerovnike da najkasnije u roku od 45 dana od objave oglasa predlože otvaranje stečajnoga postupka.</w:t>
      </w:r>
    </w:p>
    <w:p w:rsidRDefault="001D186B" w:rsidP="001D186B" w:rsidR="001D186B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1D186B" w:rsidP="001D186B" w:rsidR="001D186B">
      <w:pPr>
        <w:spacing w:after="0"/>
        <w:jc w:val="center"/>
      </w:pPr>
    </w:p>
    <w:p w:rsidRDefault="008B04F1" w:rsidP="001D186B" w:rsidR="001D186B">
      <w:pPr>
        <w:spacing w:after="0"/>
        <w:jc w:val="center"/>
      </w:pPr>
      <w:r>
        <w:t>U Varaždinu, 30. lipnja</w:t>
      </w:r>
      <w:r w:rsidR="001D186B">
        <w:rPr>
          <w:color w:themeColor="text1" w:val="000000"/>
        </w:rPr>
        <w:t xml:space="preserve"> 2016. godine.</w:t>
      </w:r>
    </w:p>
    <w:p w:rsidRDefault="001D186B" w:rsidP="001D186B" w:rsidR="001D186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186B" w:rsidP="001D186B" w:rsidR="001D186B">
      <w:pPr>
        <w:spacing w:after="0"/>
      </w:pPr>
    </w:p>
    <w:p w:rsidRDefault="001D186B" w:rsidP="001D186B" w:rsidR="001D186B">
      <w:pPr>
        <w:spacing w:after="0"/>
      </w:pPr>
      <w:r>
        <w:t xml:space="preserve">                                                                                                        SUDAC :</w:t>
      </w:r>
    </w:p>
    <w:p w:rsidRDefault="001D186B" w:rsidP="001D186B" w:rsidR="001D186B">
      <w:pPr>
        <w:spacing w:after="0"/>
      </w:pPr>
    </w:p>
    <w:p w:rsidRDefault="001D186B" w:rsidP="00911EF5" w:rsidR="001D186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11EF5">
        <w:t xml:space="preserve">  </w:t>
      </w:r>
      <w:r>
        <w:t xml:space="preserve">Hugo </w:t>
      </w:r>
      <w:proofErr w:type="spellStart"/>
      <w:r>
        <w:t>Wedemeyer</w:t>
      </w:r>
      <w:proofErr w:type="spellEnd"/>
    </w:p>
    <w:p w:rsidRDefault="001D186B" w:rsidP="001D186B" w:rsidR="001D186B">
      <w:pPr>
        <w:spacing w:after="0"/>
      </w:pPr>
    </w:p>
    <w:p w:rsidRDefault="001D186B" w:rsidP="001D186B" w:rsidR="001D186B">
      <w:pPr>
        <w:spacing w:after="0"/>
      </w:pPr>
    </w:p>
    <w:p w:rsidRDefault="001D186B" w:rsidP="001D186B" w:rsidR="001D186B">
      <w:pPr>
        <w:spacing w:after="0"/>
        <w:rPr>
          <w:u w:val="single"/>
        </w:rPr>
      </w:pPr>
      <w:r>
        <w:rPr>
          <w:u w:val="single"/>
        </w:rPr>
        <w:t>UPUTA  O  PRAVNOM  LIJEKU :</w:t>
      </w:r>
    </w:p>
    <w:p w:rsidRDefault="001D186B" w:rsidP="001D186B" w:rsidR="001D186B">
      <w:pPr>
        <w:spacing w:after="0"/>
        <w:rPr>
          <w:u w:val="single"/>
        </w:rPr>
      </w:pPr>
    </w:p>
    <w:p w:rsidRDefault="001D186B" w:rsidP="001D186B" w:rsidR="001D186B">
      <w:pPr>
        <w:spacing w:after="0"/>
        <w:jc w:val="both"/>
      </w:pPr>
      <w:r>
        <w:tab/>
        <w:t xml:space="preserve">Protiv ovoga rješenja može se podnijeti žalba u roku od osam (8) dana nakon isteka osam dana od njegove objave na e-Oglasnoj ploči suda, pisano u četiri (4) primjerka, putem ovoga suda, Visokom trgovačkom sudu Republike Hrvatske. </w:t>
      </w:r>
    </w:p>
    <w:p w:rsidRDefault="001D186B" w:rsidP="001D186B" w:rsidR="001D186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D186B" w:rsidP="001D186B" w:rsidR="001D186B">
      <w:pPr>
        <w:spacing w:after="0"/>
      </w:pPr>
    </w:p>
    <w:p w:rsidRDefault="001D186B" w:rsidP="001D186B" w:rsidR="001D186B">
      <w:pPr>
        <w:spacing w:after="0"/>
      </w:pPr>
    </w:p>
    <w:p w:rsidRDefault="001D186B" w:rsidP="001D186B" w:rsidR="001D186B">
      <w:pPr>
        <w:spacing w:after="0"/>
      </w:pPr>
      <w:r>
        <w:t>DNA :</w:t>
      </w:r>
    </w:p>
    <w:p w:rsidRDefault="001D186B" w:rsidP="001D186B" w:rsidR="001D186B">
      <w:pPr>
        <w:spacing w:after="0"/>
      </w:pPr>
    </w:p>
    <w:p w:rsidRDefault="001D186B" w:rsidP="001D186B" w:rsidR="001D186B">
      <w:pPr>
        <w:numPr>
          <w:ilvl w:val="0"/>
          <w:numId w:val="47"/>
        </w:numPr>
        <w:spacing w:after="0"/>
        <w:ind w:left="360"/>
        <w:jc w:val="both"/>
      </w:pPr>
      <w:r>
        <w:t xml:space="preserve">Predlagatelj Financijska agencija, Regionalni centar Zagreb, Podružnica </w:t>
      </w:r>
    </w:p>
    <w:p w:rsidRDefault="001D186B" w:rsidP="001D186B" w:rsidR="001D186B">
      <w:pPr>
        <w:spacing w:after="0"/>
        <w:ind w:left="360"/>
        <w:jc w:val="both"/>
      </w:pPr>
      <w:r>
        <w:t>Varaždin, Augusta Cesarca br. 2, Varaždin,</w:t>
      </w:r>
    </w:p>
    <w:p w:rsidRDefault="001D186B" w:rsidP="001D186B" w:rsidR="001D186B">
      <w:pPr>
        <w:numPr>
          <w:ilvl w:val="0"/>
          <w:numId w:val="47"/>
        </w:numPr>
        <w:spacing w:after="0"/>
        <w:ind w:left="360"/>
        <w:jc w:val="both"/>
      </w:pPr>
      <w:r>
        <w:t>Županijsko državno odvjetništvo u Varaždinu,</w:t>
      </w:r>
    </w:p>
    <w:p w:rsidRDefault="001D186B" w:rsidP="001D186B" w:rsidR="008B04F1">
      <w:pPr>
        <w:numPr>
          <w:ilvl w:val="0"/>
          <w:numId w:val="47"/>
        </w:numPr>
        <w:spacing w:after="0"/>
        <w:ind w:left="360"/>
      </w:pPr>
      <w:r>
        <w:t xml:space="preserve">Dužnik </w:t>
      </w:r>
      <w:r w:rsidR="008B04F1">
        <w:t>INVEST GRADNJA ČAVISEK I ČOLIG d.o.o. iz</w:t>
      </w:r>
      <w:r w:rsidR="008B04F1">
        <w:t xml:space="preserve"> Donje Rijeke,</w:t>
      </w:r>
    </w:p>
    <w:p w:rsidRDefault="008B04F1" w:rsidP="008B04F1" w:rsidR="001D186B">
      <w:pPr>
        <w:spacing w:after="0"/>
        <w:ind w:left="360"/>
      </w:pPr>
      <w:r>
        <w:t>Donja Rijeka br. 132</w:t>
      </w:r>
      <w:r>
        <w:t xml:space="preserve">, </w:t>
      </w:r>
    </w:p>
    <w:p w:rsidRDefault="001D186B" w:rsidP="001D186B" w:rsidR="001D186B">
      <w:pPr>
        <w:numPr>
          <w:ilvl w:val="0"/>
          <w:numId w:val="47"/>
        </w:numPr>
        <w:spacing w:after="0"/>
        <w:ind w:left="360"/>
      </w:pPr>
      <w:r>
        <w:rPr>
          <w:color w:themeColor="text1" w:val="000000"/>
        </w:rPr>
        <w:t xml:space="preserve">Sudski registar </w:t>
      </w:r>
      <w:r>
        <w:t>ovog suda radi zabilježbe (odmah i nakon pravomoćnosti),</w:t>
      </w:r>
      <w:r>
        <w:rPr>
          <w:rFonts w:eastAsia="Calibri"/>
        </w:rPr>
        <w:t xml:space="preserve"> </w:t>
      </w:r>
    </w:p>
    <w:p w:rsidRDefault="001D186B" w:rsidP="001D186B" w:rsidR="001D186B">
      <w:pPr>
        <w:numPr>
          <w:ilvl w:val="0"/>
          <w:numId w:val="47"/>
        </w:numPr>
        <w:spacing w:after="0"/>
        <w:ind w:left="36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br. 4, </w:t>
      </w:r>
    </w:p>
    <w:p w:rsidRDefault="008B04F1" w:rsidP="001D186B" w:rsidR="001D186B">
      <w:pPr>
        <w:numPr>
          <w:ilvl w:val="0"/>
          <w:numId w:val="47"/>
        </w:numPr>
        <w:spacing w:after="0"/>
        <w:ind w:left="360"/>
      </w:pPr>
      <w:r>
        <w:t xml:space="preserve">Stečajni upravitelj Ivana Brebrić, iz Zagreba, </w:t>
      </w:r>
      <w:proofErr w:type="spellStart"/>
      <w:r>
        <w:t>Palinovečka</w:t>
      </w:r>
      <w:proofErr w:type="spellEnd"/>
      <w:r>
        <w:t xml:space="preserve"> br. 19P</w:t>
      </w:r>
      <w:r w:rsidR="001D186B">
        <w:t xml:space="preserve">, </w:t>
      </w:r>
    </w:p>
    <w:p w:rsidRDefault="001D186B" w:rsidP="001D186B" w:rsidR="001D186B">
      <w:pPr>
        <w:numPr>
          <w:ilvl w:val="0"/>
          <w:numId w:val="47"/>
        </w:numPr>
        <w:spacing w:after="0"/>
        <w:ind w:left="360"/>
      </w:pPr>
      <w:r>
        <w:t>e-Oglasna ploča ovoga suda,</w:t>
      </w:r>
    </w:p>
    <w:p w:rsidRDefault="001D186B" w:rsidP="001D186B" w:rsidR="001D186B">
      <w:pPr>
        <w:spacing w:after="0"/>
        <w:ind w:left="360"/>
      </w:pPr>
    </w:p>
    <w:p w:rsidRDefault="001D186B" w:rsidP="001D186B" w:rsidR="001D186B">
      <w:pPr>
        <w:spacing w:after="0"/>
        <w:ind w:left="360"/>
      </w:pPr>
    </w:p>
    <w:p w:rsidRDefault="001D186B" w:rsidP="001D186B" w:rsidR="001D186B">
      <w:pPr>
        <w:spacing w:after="0"/>
      </w:pPr>
      <w:r>
        <w:t>Pisarnica - kal. pravomoćnosti - 20 dana,</w:t>
      </w:r>
    </w:p>
    <w:p w:rsidRDefault="001D186B" w:rsidP="001D186B" w:rsidR="001D186B">
      <w:pPr>
        <w:spacing w:after="0"/>
      </w:pPr>
    </w:p>
    <w:p w:rsidRDefault="008B04F1" w:rsidP="001D186B" w:rsidR="001D186B">
      <w:pPr>
        <w:spacing w:after="0"/>
        <w:jc w:val="center"/>
      </w:pPr>
      <w:r>
        <w:t xml:space="preserve">U Varaždinu, 30. lipnja </w:t>
      </w:r>
      <w:r w:rsidR="001D186B">
        <w:t>2016. godine.</w:t>
      </w:r>
    </w:p>
    <w:p w:rsidRDefault="001D186B" w:rsidP="001D186B" w:rsidR="001D186B">
      <w:pPr>
        <w:spacing w:after="0"/>
        <w:jc w:val="center"/>
      </w:pPr>
      <w:bookmarkStart w:name="_GoBack" w:id="0"/>
      <w:bookmarkEnd w:id="0"/>
    </w:p>
    <w:p w:rsidRDefault="001D186B" w:rsidP="00DF22C4" w:rsidR="00DA0242">
      <w:pPr>
        <w:spacing w:after="0"/>
        <w:jc w:val="center"/>
      </w:pPr>
      <w:r>
        <w:t xml:space="preserve">                                        </w:t>
      </w:r>
      <w:r>
        <w:tab/>
        <w:t xml:space="preserve">        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A6C" w:rsidP="00537B78" w:rsidR="007F6A6C">
      <w:r>
        <w:separator/>
      </w:r>
    </w:p>
  </w:endnote>
  <w:endnote w:id="0" w:type="continuationSeparator">
    <w:p w:rsidRDefault="007F6A6C" w:rsidP="00537B78" w:rsidR="007F6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6425496"/>
      <w:docPartObj>
        <w:docPartGallery w:val="Page Numbers (Bottom of Page)"/>
        <w:docPartUnique/>
      </w:docPartObj>
    </w:sdtPr>
    <w:sdtContent>
      <w:p w:rsidRDefault="001D186B" w:rsidR="001D186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EF5">
          <w:t>1</w:t>
        </w:r>
        <w:r>
          <w:fldChar w:fldCharType="end"/>
        </w:r>
      </w:p>
    </w:sdtContent>
  </w:sdt>
  <w:p w:rsidRDefault="001D186B" w:rsidR="001D18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A6C" w:rsidP="00537B78" w:rsidR="007F6A6C">
      <w:r>
        <w:separator/>
      </w:r>
    </w:p>
  </w:footnote>
  <w:footnote w:id="0" w:type="continuationSeparator">
    <w:p w:rsidRDefault="007F6A6C" w:rsidP="00537B78" w:rsidR="007F6A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86B" w:rsidR="008333A9">
    <w:pPr>
      <w:pStyle w:val="Zaglavlje"/>
    </w:pPr>
    <w:r>
      <w:rPr>
        <w:rStyle w:val="PozadinaSvijetloCrvena"/>
        <w:shd w:fill="auto" w:color="auto" w:val="clear"/>
      </w:rPr>
      <w:t>POSL. BROJ : 6 St-956/15-11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6B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A6C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4F1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EF5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2C4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450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St-956/2015-11</izvorni_sadrzaj>
    <derivirana_varijabla naziv="DomainObject.Oznaka_1">St-956/2015-11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St-956/2015</izvorni_sadrzaj>
    <derivirana_varijabla naziv="DomainObject.Predmet.OznakaBroj_1">St-956/2015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 GRADNJA ČEVISEK I ČOLIG d.o.o. za početne i završne radove u građevinarstvu</izvorni_sadrzaj>
    <derivirana_varijabla naziv="DomainObject.Predmet.ProtustrankaFormated_1">  INVEST GRADNJA ČEVISEK I ČOLIG d.o.o. za početne i završne radove u građevinarstvu</derivirana_varijabla>
  </DomainObject.Predmet.ProtustrankaFormated>
  <DomainObject.Predmet.ProtustrankaFormatedOIB>
    <izvorni_sadrzaj>  INVEST GRADNJA ČEVISEK I ČOLIG d.o.o. za početne i završne radove u građevinarstvu, OIB 21805140351</izvorni_sadrzaj>
    <derivirana_varijabla naziv="DomainObject.Predmet.ProtustrankaFormatedOIB_1">  INVEST GRADNJA ČEVISEK I ČOLIG d.o.o. za početne i završne radove u građevinarstvu, OIB 21805140351</derivirana_varijabla>
  </DomainObject.Predmet.ProtustrankaFormatedOIB>
  <DomainObject.Predmet.ProtustrankaFormatedWithAdress>
    <izvorni_sadrzaj> INVEST GRADNJA ČEVISEK I ČOLIG d.o.o. za početne i završne radove u građevinarstvu, Donja Rijeka 132, 48268 Donja Rijeka</izvorni_sadrzaj>
    <derivirana_varijabla naziv="DomainObject.Predmet.ProtustrankaFormatedWithAdress_1"> INVEST GRADNJA ČEVISEK I ČOLIG d.o.o. za početne i završne radove u građevinarstvu, Donja Rijeka 132, 48268 Donja Rijeka</derivirana_varijabla>
  </DomainObject.Predmet.ProtustrankaFormatedWithAdress>
  <DomainObject.Predmet.ProtustrankaFormatedWithAdressOIB>
    <izvorni_sadrzaj> INVEST GRADNJA ČEVISEK I ČOLIG d.o.o. za početne i završne radove u građevinarstvu, OIB 21805140351, Donja Rijeka 132, 48268 Donja Rijeka</izvorni_sadrzaj>
    <derivirana_varijabla naziv="DomainObject.Predmet.ProtustrankaFormatedWithAdressOIB_1"> INVEST GRADNJA ČEVISEK I ČOLIG d.o.o. za početne i završne radove u građevinarstvu, OIB 21805140351, Donja Rijeka 132, 48268 Donja Rijeka</derivirana_varijabla>
  </DomainObject.Predmet.ProtustrankaFormatedWithAdressOIB>
  <DomainObject.Predmet.ProtustrankaWithAdress>
    <izvorni_sadrzaj>INVEST GRADNJA ČEVISEK I ČOLIG d.o.o. za početne i završne radove u građevinarstvu Donja Rijeka 132, 48268 Donja Rijeka</izvorni_sadrzaj>
    <derivirana_varijabla naziv="DomainObject.Predmet.ProtustrankaWithAdress_1">INVEST GRADNJA ČEVISEK I ČOLIG d.o.o. za početne i završne radove u građevinarstvu Donja Rijeka 132, 48268 Donja Rijeka</derivirana_varijabla>
  </DomainObject.Predmet.ProtustrankaWithAdress>
  <DomainObject.Predmet.ProtustrankaWithAdressOIB>
    <izvorni_sadrzaj>INVEST GRADNJA ČEVISEK I ČOLIG d.o.o. za početne i završne radove u građevinarstvu, OIB 21805140351, Donja Rijeka 132, 48268 Donja Rijeka</izvorni_sadrzaj>
    <derivirana_varijabla naziv="DomainObject.Predmet.ProtustrankaWithAdressOIB_1">INVEST GRADNJA ČEVISEK I ČOLIG d.o.o. za početne i završne radove u građevinarstvu, OIB 21805140351, Donja Rijeka 132, 48268 Donja Rijeka</derivirana_varijabla>
  </DomainObject.Predmet.ProtustrankaWithAdressOIB>
  <DomainObject.Predmet.ProtustrankaNazivFormated>
    <izvorni_sadrzaj>INVEST GRADNJA ČEVISEK I ČOLIG d.o.o. za početne i završne radove u građevinarstvu</izvorni_sadrzaj>
    <derivirana_varijabla naziv="DomainObject.Predmet.ProtustrankaNazivFormated_1">INVEST GRADNJA ČEVISEK I ČOLIG d.o.o. za početne i završne radove u građevinarstvu</derivirana_varijabla>
  </DomainObject.Predmet.ProtustrankaNazivFormated>
  <DomainObject.Predmet.ProtustrankaNazivFormatedOIB>
    <izvorni_sadrzaj>INVEST GRADNJA ČEVISEK I ČOLIG d.o.o. za početne i završne radove u građevinarstvu, OIB 21805140351</izvorni_sadrzaj>
    <derivirana_varijabla naziv="DomainObject.Predmet.ProtustrankaNazivFormatedOIB_1">INVEST GRADNJA ČEVISEK I ČOLIG d.o.o. za početne i završne radove u građevinarstvu, OIB 21805140351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44971.91</izvorni_sadrzaj>
    <derivirana_varijabla naziv="DomainObject.Predmet.TrenutnaVrijednost_1">44971.91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INVEST GRADNJA ČEVISEK I ČOLIG d.o.o. za početne i završne radove u građevinarstvu</item>
    </izvorni_sadrzaj>
    <derivirana_varijabla naziv="DomainObject.Predmet.ProtuStrankaListFormated_1">
      <item>INVEST GRADNJA ČEVISEK I ČOLIG d.o.o. za početne i završne radove u građevinarstvu</item>
    </derivirana_varijabla>
  </DomainObject.Predmet.ProtuStrankaListFormated>
  <DomainObject.Predmet.ProtuStrankaListFormatedOIB>
    <izvorni_sadrzaj>
      <item>INVEST GRADNJA ČEVISEK I ČOLIG d.o.o. za početne i završne radove u građevinarstvu, OIB 21805140351</item>
    </izvorni_sadrzaj>
    <derivirana_varijabla naziv="DomainObject.Predmet.ProtuStrankaListFormatedOIB_1">
      <item>INVEST GRADNJA ČEVISEK I ČOLIG d.o.o. za početne i završne radove u građevinarstvu, OIB 21805140351</item>
    </derivirana_varijabla>
  </DomainObject.Predmet.ProtuStrankaListFormatedOIB>
  <DomainObject.Predmet.ProtuStrankaListFormatedWithAdress>
    <izvorni_sadrzaj>
      <item>INVEST GRADNJA ČEVISEK I ČOLIG d.o.o. za početne i završne radove u građevinarstvu, Donja Rijeka 132, 48268 Donja Rijeka</item>
    </izvorni_sadrzaj>
    <derivirana_varijabla naziv="DomainObject.Predmet.ProtuStrankaListFormatedWithAdress_1">
      <item>INVEST GRADNJA ČEVISEK I ČOLIG d.o.o. za početne i završne radove u građevinarstvu, Donja Rijeka 132, 48268 Donja Rijeka</item>
    </derivirana_varijabla>
  </DomainObject.Predmet.ProtuStrankaListFormatedWithAdress>
  <DomainObject.Predmet.ProtuStrankaListFormatedWithAdressOIB>
    <izvorni_sadrzaj>
      <item>INVEST GRADNJA ČEVISEK I ČOLIG d.o.o. za početne i završne radove u građevinarstvu, OIB 21805140351, Donja Rijeka 132, 48268 Donja Rijeka</item>
    </izvorni_sadrzaj>
    <derivirana_varijabla naziv="DomainObject.Predmet.ProtuStrankaListFormatedWithAdressOIB_1">
      <item>INVEST GRADNJA ČEVISEK I ČOLIG d.o.o. za početne i završne radove u građevinarstvu, OIB 21805140351, Donja Rijeka 132, 48268 Donja Rijeka</item>
    </derivirana_varijabla>
  </DomainObject.Predmet.ProtuStrankaListFormatedWithAdressOIB>
  <DomainObject.Predmet.ProtuStrankaListNazivFormated>
    <izvorni_sadrzaj>
      <item>INVEST GRADNJA ČEVISEK I ČOLIG d.o.o. za početne i završne radove u građevinarstvu</item>
    </izvorni_sadrzaj>
    <derivirana_varijabla naziv="DomainObject.Predmet.ProtuStrankaListNazivFormated_1">
      <item>INVEST GRADNJA ČEVISEK I ČOLIG d.o.o. za početne i završne radove u građevinarstvu</item>
    </derivirana_varijabla>
  </DomainObject.Predmet.ProtuStrankaListNazivFormated>
  <DomainObject.Predmet.ProtuStrankaListNazivFormatedOIB>
    <izvorni_sadrzaj>
      <item>INVEST GRADNJA ČEVISEK I ČOLIG d.o.o. za početne i završne radove u građevinarstvu, OIB 21805140351</item>
    </izvorni_sadrzaj>
    <derivirana_varijabla naziv="DomainObject.Predmet.ProtuStrankaListNazivFormatedOIB_1">
      <item>INVEST GRADNJA ČEVISEK I ČOLIG d.o.o. za početne i završne radove u građevinarstvu, OIB 21805140351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St-956/2015-11</izvorni_sadrzaj>
    <derivirana_varijabla naziv="DomainObject.PoslovniBrojDokumenta_1">St-956/2015-11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INVEST GRADNJA ČEVISEK I ČOLIG d.o.o. za početne i završne radove u građevinarstvu</izvorni_sadrzaj>
    <derivirana_varijabla naziv="DomainObject.Predmet.ProtustrankaIDrugi_1">INVEST GRADNJA ČEVISEK I ČOLIG d.o.o. za početne i završne radove u građevinarstvu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INVEST GRADNJA ČEVISEK I ČOLIG d.o.o. za početne i završne radove u građevinarstvu, OIB 21805140351, Donja Rijeka 132, 48268 Donja Rijeka</izvorni_sadrzaj>
    <derivirana_varijabla naziv="DomainObject.Predmet.ProtustrankaIDrugiAdressOIB_1">INVEST GRADNJA ČEVISEK I ČOLIG d.o.o. za početne i završne radove u građevinarstvu, OIB 21805140351, Donja Rijeka 132, 48268 Donja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INVEST GRADNJA ČEVISEK I ČOLIG d.o.o. za početne i završne radove u građevinarstvu</item>
      <item>Sudski registar, Trgovački sud u Varaždinu</item>
    </izvorni_sadrzaj>
    <derivirana_varijabla naziv="DomainObject.Predmet.SudioniciListNaziv_1">
      <item>Financijska agencija</item>
      <item>INVEST GRADNJA ČEVISEK I ČOLIG d.o.o. za početne i završne radove u građevinarstvu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INVEST GRADNJA ČEVISEK I ČOLIG d.o.o. za početne i završne radove u građevinarstvu, OIB 21805140351, Donja Rijeka 132,48268 Donja Rijeka</item>
      <item>Sudski registar, Trgovački sud u Varaždinu</item>
    </izvorni_sadrzaj>
    <derivirana_varijabla naziv="DomainObject.Predmet.SudioniciListAdressOIB_1">
      <item>Financijska agencija, OIB 85821130368, A. Cesarca 2,42000 Varaždin</item>
      <item>INVEST GRADNJA ČEVISEK I ČOLIG d.o.o. za početne i završne radove u građevinarstvu, OIB 21805140351, Donja Rijeka 132,48268 Donja Rijeka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E5845-3435-468A-BA8D-9C2562FA27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2829</properties:Characters>
  <properties:Lines>90</properties:Lines>
  <properties:Paragraphs>34</properties:Paragraphs>
  <properties:TotalTime>38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2016-06-30T11:47:00Z</cp:lastPrinted>
  <dcterms:modified xmlns:xsi="http://www.w3.org/2001/XMLSchema-instance" xsi:type="dcterms:W3CDTF">2016-06-30T11:47:00Z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St-956/2015-11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