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65485" w14:paraId="7565485" w:rsidRDefault="00C7323A" w:rsidP="00C7323A" w:rsidR="00C7323A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23A" w:rsidP="00C7323A" w:rsidR="00C7323A">
      <w:pPr>
        <w:jc w:val="both"/>
      </w:pPr>
      <w:r>
        <w:t xml:space="preserve">  REPUBLIKA HRVATSKA</w:t>
      </w:r>
    </w:p>
    <w:p w:rsidRDefault="00C7323A" w:rsidP="00C7323A" w:rsidR="00C7323A">
      <w:pPr>
        <w:jc w:val="both"/>
      </w:pPr>
      <w:r>
        <w:t>TRGOVAČKI SUD  U PAZINU</w:t>
      </w:r>
    </w:p>
    <w:p w:rsidRDefault="00C7323A" w:rsidP="00C7323A" w:rsidR="00C7323A">
      <w:pPr>
        <w:jc w:val="both"/>
      </w:pPr>
      <w:r>
        <w:t xml:space="preserve">           Pazin, Dršćevka 1                                              </w:t>
      </w:r>
    </w:p>
    <w:p w:rsidRDefault="00C7323A" w:rsidP="00C7323A" w:rsidR="00C7323A" w:rsidRPr="00F17F12"/>
    <w:p w:rsidRDefault="00C7323A" w:rsidP="00C7323A" w:rsidR="00C7323A" w:rsidRPr="00685AE0">
      <w:pPr>
        <w:jc w:val="center"/>
      </w:pPr>
      <w:r w:rsidRPr="00685AE0">
        <w:t>R E P U B L I K A  H R V A T S K A</w:t>
      </w:r>
    </w:p>
    <w:p w:rsidRDefault="00C7323A" w:rsidP="00C7323A" w:rsidR="00C7323A" w:rsidRPr="00685AE0">
      <w:pPr>
        <w:ind w:right="512"/>
        <w:rPr>
          <w:sz w:val="20"/>
        </w:rPr>
      </w:pPr>
    </w:p>
    <w:p w:rsidRDefault="00C7323A" w:rsidP="00C7323A" w:rsidR="00C7323A" w:rsidRPr="00F17F12">
      <w:pPr>
        <w:ind w:right="512"/>
        <w:jc w:val="center"/>
      </w:pPr>
      <w:r w:rsidRPr="00685AE0">
        <w:t>R J E Š E N J E</w:t>
      </w:r>
    </w:p>
    <w:p w:rsidRDefault="00C7323A" w:rsidP="00C7323A" w:rsidR="00C7323A" w:rsidRPr="00F17F12"/>
    <w:p w:rsidRDefault="00C7323A" w:rsidP="00C7323A" w:rsidR="00C7323A" w:rsidRPr="00F17F12">
      <w:pPr>
        <w:ind w:firstLine="708"/>
        <w:jc w:val="both"/>
      </w:pPr>
      <w:r w:rsidRPr="00F17F12">
        <w:t xml:space="preserve">Trgovački sud u </w:t>
      </w:r>
      <w:r>
        <w:t>Rijeci, S</w:t>
      </w:r>
      <w:r w:rsidRPr="00F17F12">
        <w:t xml:space="preserve">talna služba u Pazinu, po stečajnom sucu ovoga suda Damiru Rabaru, u predmetu provođenja stečajnog postupka nad dužnikom </w:t>
      </w:r>
      <w:r>
        <w:t>AQUATOR d.o.o. u stečaju Pula, De Franceschijeva ulica 62, OIB: 64563890216</w:t>
      </w:r>
      <w:r w:rsidRPr="00F17F12">
        <w:t>,</w:t>
      </w:r>
      <w:r>
        <w:t xml:space="preserve"> </w:t>
      </w:r>
      <w:r w:rsidRPr="00F17F12">
        <w:t xml:space="preserve">dana </w:t>
      </w:r>
      <w:r>
        <w:t>30</w:t>
      </w:r>
      <w:r w:rsidRPr="00F17F12">
        <w:t xml:space="preserve">. </w:t>
      </w:r>
      <w:r w:rsidR="0088795A">
        <w:t>studenog 2017</w:t>
      </w:r>
      <w:r w:rsidRPr="00F17F12">
        <w:t xml:space="preserve">. godine </w:t>
      </w:r>
    </w:p>
    <w:p w:rsidRDefault="00C7323A" w:rsidP="00C7323A" w:rsidR="00C7323A" w:rsidRPr="00F17F12">
      <w:pPr>
        <w:jc w:val="both"/>
      </w:pPr>
    </w:p>
    <w:p w:rsidRDefault="00C7323A" w:rsidP="00C7323A" w:rsidR="00C7323A" w:rsidRPr="00F17F12">
      <w:pPr>
        <w:jc w:val="center"/>
      </w:pPr>
      <w:r w:rsidRPr="00F17F12">
        <w:t>r i j e š i o   j e</w:t>
      </w:r>
    </w:p>
    <w:p w:rsidRDefault="00C7323A" w:rsidP="00C7323A" w:rsidR="00C7323A" w:rsidRPr="00F17F12"/>
    <w:p w:rsidRDefault="00C7323A" w:rsidP="00C7323A" w:rsidR="00C7323A" w:rsidRPr="00F17F12">
      <w:pPr>
        <w:ind w:firstLine="708"/>
        <w:jc w:val="both"/>
      </w:pPr>
      <w:r w:rsidRPr="00F17F12">
        <w:t>I. Odobrava se obračun stvarnih troškova</w:t>
      </w:r>
      <w:r>
        <w:t xml:space="preserve"> stečajnom</w:t>
      </w:r>
      <w:r w:rsidRPr="00F17F12">
        <w:t xml:space="preserve"> upravitelj</w:t>
      </w:r>
      <w:r>
        <w:t>u</w:t>
      </w:r>
      <w:r w:rsidRPr="00F17F12">
        <w:t xml:space="preserve"> </w:t>
      </w:r>
      <w:r>
        <w:t xml:space="preserve">Damiru </w:t>
      </w:r>
      <w:r w:rsidRPr="00F17F12">
        <w:t>Majstorović</w:t>
      </w:r>
      <w:r>
        <w:t>u</w:t>
      </w:r>
      <w:r w:rsidRPr="00F17F12">
        <w:t xml:space="preserve"> u iznosu od </w:t>
      </w:r>
      <w:r w:rsidR="00CC18DE" w:rsidRPr="00CC18DE">
        <w:t>1</w:t>
      </w:r>
      <w:r w:rsidR="00CC18DE">
        <w:t>.</w:t>
      </w:r>
      <w:r w:rsidR="00CC18DE" w:rsidRPr="00CC18DE">
        <w:t>598</w:t>
      </w:r>
      <w:r w:rsidR="00CC18DE">
        <w:t xml:space="preserve">,00 </w:t>
      </w:r>
      <w:r w:rsidRPr="00F17F12">
        <w:t>kuna.</w:t>
      </w:r>
    </w:p>
    <w:p w:rsidRDefault="00C7323A" w:rsidP="00C7323A" w:rsidR="00C7323A" w:rsidRPr="00F17F12"/>
    <w:p w:rsidRDefault="00C7323A" w:rsidP="00C7323A" w:rsidR="00C7323A" w:rsidRPr="00F17F12">
      <w:pPr>
        <w:jc w:val="center"/>
      </w:pPr>
      <w:r w:rsidRPr="00F17F12">
        <w:t>Obrazloženje</w:t>
      </w:r>
    </w:p>
    <w:p w:rsidRDefault="00C7323A" w:rsidP="00C7323A" w:rsidR="00C7323A" w:rsidRPr="00F17F12"/>
    <w:p w:rsidRDefault="00C7323A" w:rsidP="00C7323A" w:rsidR="00C82395">
      <w:pPr>
        <w:ind w:firstLine="708"/>
        <w:jc w:val="both"/>
      </w:pPr>
      <w:r>
        <w:t>Stečajni</w:t>
      </w:r>
      <w:r w:rsidRPr="00F17F12">
        <w:t xml:space="preserve"> upravitelj dosta</w:t>
      </w:r>
      <w:r>
        <w:t>vio</w:t>
      </w:r>
      <w:r w:rsidRPr="00F17F12">
        <w:t xml:space="preserve"> je obračun stvarnih troškova za razdoblje od </w:t>
      </w:r>
      <w:r w:rsidR="00C82395">
        <w:t>26.02.2017. do 26.05.2017</w:t>
      </w:r>
      <w:r w:rsidRPr="00F17F12">
        <w:t xml:space="preserve">., </w:t>
      </w:r>
      <w:r w:rsidR="00C82395">
        <w:t xml:space="preserve">te </w:t>
      </w:r>
      <w:r w:rsidR="00C82395" w:rsidRPr="00F17F12">
        <w:t xml:space="preserve">za razdoblje od </w:t>
      </w:r>
      <w:r w:rsidR="0088795A">
        <w:t>26.08.2017. do 26.</w:t>
      </w:r>
      <w:r w:rsidR="00C82395">
        <w:t>11.2017.</w:t>
      </w:r>
    </w:p>
    <w:p w:rsidRDefault="00C82395" w:rsidP="009E01BC" w:rsidR="00C82395">
      <w:pPr>
        <w:jc w:val="both"/>
      </w:pPr>
    </w:p>
    <w:p w:rsidRDefault="00C82395" w:rsidP="00C82395" w:rsidR="00C82395">
      <w:pPr>
        <w:jc w:val="both"/>
      </w:pPr>
      <w:r>
        <w:tab/>
        <w:t>Iz obračuna proizlazi da je riječ o putnim troškovima, te troškova telefona i interneta, te poštanskih troškova, a obračunima su priloženi računi te obračun i naknade za korištenje osobnog vozila u službene svrhe s dnevnikom putovanja u kojem je navedena relacija i svrha korištenja vozila.</w:t>
      </w:r>
    </w:p>
    <w:p w:rsidRDefault="00C82395" w:rsidP="00C82395" w:rsidR="00C82395">
      <w:pPr>
        <w:jc w:val="both"/>
      </w:pPr>
    </w:p>
    <w:p w:rsidRDefault="00C82395" w:rsidP="00C82395" w:rsidR="00C82395">
      <w:pPr>
        <w:jc w:val="both"/>
      </w:pPr>
      <w:r>
        <w:tab/>
        <w:t xml:space="preserve">Na temelju navedenih pisanih, obrazloženih i dokumentiranih obračuna stečajnog upravitelja a sukladno odredbi čl. </w:t>
      </w:r>
      <w:smartTag w:element="metricconverter" w:uri="urn:schemas-microsoft-com:office:smarttags">
        <w:smartTagPr>
          <w:attr w:val="29. st" w:name="ProductID"/>
        </w:smartTagPr>
        <w:r>
          <w:t>29. st</w:t>
        </w:r>
      </w:smartTag>
      <w:r>
        <w:t xml:space="preserve">. 1. i st. 3. Stečajnog zakona donesena je odluka kao u izreci. </w:t>
      </w:r>
    </w:p>
    <w:p w:rsidRDefault="009E01BC" w:rsidP="009E01BC" w:rsidR="009E01BC" w:rsidRPr="007B46D1">
      <w:pPr>
        <w:jc w:val="both"/>
      </w:pPr>
    </w:p>
    <w:p w:rsidRDefault="009E01BC" w:rsidP="009E01BC" w:rsidR="009E01BC">
      <w:pPr>
        <w:jc w:val="center"/>
        <w:rPr>
          <w:spacing w:val="6"/>
        </w:rPr>
      </w:pPr>
      <w:r>
        <w:rPr>
          <w:spacing w:val="6"/>
        </w:rPr>
        <w:t>U Pazinu, 30. studenog 2017. godine</w:t>
      </w:r>
    </w:p>
    <w:p w:rsidRDefault="00C7323A" w:rsidP="00C7323A" w:rsidR="00C7323A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</w:p>
    <w:p w:rsidRDefault="00C7323A" w:rsidP="00C7323A" w:rsidR="00C7323A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</w:t>
      </w:r>
      <w:r w:rsidRPr="00F17F12">
        <w:tab/>
      </w:r>
      <w:r w:rsidRPr="00F17F12">
        <w:tab/>
        <w:t xml:space="preserve"> Stečajni sudac:</w:t>
      </w:r>
    </w:p>
    <w:p w:rsidRDefault="00C7323A" w:rsidP="00C7323A" w:rsidR="00C7323A" w:rsidRPr="00F17F12"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</w:r>
      <w:r w:rsidRPr="00F17F12">
        <w:tab/>
        <w:t xml:space="preserve">  </w:t>
      </w:r>
      <w:r w:rsidRPr="00F17F12">
        <w:tab/>
        <w:t>Damir Rabar</w:t>
      </w:r>
      <w:r w:rsidR="0088795A">
        <w:t>, v.r.</w:t>
      </w:r>
    </w:p>
    <w:p w:rsidRDefault="00C7323A" w:rsidP="00C7323A" w:rsidR="00C7323A" w:rsidRPr="00F17F12">
      <w:r w:rsidRPr="00F17F12">
        <w:tab/>
      </w:r>
    </w:p>
    <w:p w:rsidRDefault="00C7323A" w:rsidP="00C7323A" w:rsidR="00C7323A" w:rsidRPr="00F17F12"/>
    <w:p w:rsidRDefault="00C7323A" w:rsidP="00C7323A" w:rsidR="00C7323A" w:rsidRPr="00F17F12">
      <w:r w:rsidRPr="00F17F12">
        <w:t>UPUTA O PRAVNOM LIJEKU</w:t>
      </w:r>
    </w:p>
    <w:p w:rsidRDefault="00C7323A" w:rsidP="00C7323A" w:rsidR="00C7323A" w:rsidRPr="00F17F12">
      <w:pPr>
        <w:ind w:firstLine="708"/>
        <w:jc w:val="both"/>
      </w:pPr>
      <w:r w:rsidRPr="00F17F12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C7323A" w:rsidP="00C7323A" w:rsidR="00C7323A" w:rsidRPr="00F17F12"/>
    <w:p w:rsidRDefault="00C7323A" w:rsidP="00C7323A" w:rsidR="00C7323A" w:rsidRPr="00F17F12">
      <w:r w:rsidRPr="00F17F12">
        <w:t>DNA:</w:t>
      </w:r>
    </w:p>
    <w:p w:rsidRDefault="00C7323A" w:rsidP="00C7323A" w:rsidR="00C7323A" w:rsidRPr="00F17F12">
      <w:r w:rsidRPr="00F17F12">
        <w:t xml:space="preserve">- </w:t>
      </w:r>
      <w:r>
        <w:t>Stečajnom upravitelju</w:t>
      </w:r>
    </w:p>
    <w:p w:rsidRDefault="00C7323A" w:rsidR="002211AD">
      <w:r w:rsidRPr="00F17F12">
        <w:t xml:space="preserve">- </w:t>
      </w:r>
      <w:r w:rsidR="0088795A">
        <w:t>e-oglasna ploča 8 dana</w:t>
      </w:r>
    </w:p>
    <w:sectPr w:rsidSect="006708E4" w:rsidR="002211AD">
      <w:headerReference w:type="even" r:id="rId9"/>
      <w:headerReference w:type="default" r:id="rId10"/>
      <w:headerReference w:type="first" r:id="rId11"/>
      <w:pgSz w:h="16838" w:w="11906"/>
      <w:pgMar w:gutter="0" w:footer="709" w:header="709" w:left="1780" w:bottom="993" w:right="178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3DD3" w:rsidR="00CC3DD3">
      <w:r>
        <w:separator/>
      </w:r>
    </w:p>
  </w:endnote>
  <w:endnote w:id="0" w:type="continuationSeparator">
    <w:p w:rsidRDefault="00CC3DD3" w:rsidR="00CC3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3DD3" w:rsidR="00CC3DD3">
      <w:r>
        <w:separator/>
      </w:r>
    </w:p>
  </w:footnote>
  <w:footnote w:id="0" w:type="continuationSeparator">
    <w:p w:rsidRDefault="00CC3DD3" w:rsidR="00CC3D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57E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16F8C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57E" w:rsidP="00DE275F" w:rsidR="00DE275F" w:rsidRPr="008F4083">
    <w:pPr>
      <w:jc w:val="right"/>
      <w:rPr>
        <w:sz w:val="22"/>
      </w:rPr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 w:rsidRPr="008F4083">
      <w:t>Poslovni br</w:t>
    </w:r>
    <w:r>
      <w:t>.</w:t>
    </w:r>
    <w:r w:rsidRPr="008F4083">
      <w:t xml:space="preserve"> </w:t>
    </w:r>
    <w:r>
      <w:t xml:space="preserve">1 </w:t>
    </w:r>
    <w:r w:rsidRPr="008F4083">
      <w:t>St-</w:t>
    </w:r>
    <w:r>
      <w:t>44/15-_</w:t>
    </w:r>
    <w:r w:rsidRPr="008F4083">
      <w:t xml:space="preserve">  </w:t>
    </w:r>
  </w:p>
  <w:p w:rsidRDefault="00216F8C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57E" w:rsidP="00F94941" w:rsidR="005C2EBC" w:rsidRPr="008F4083">
    <w:pPr>
      <w:jc w:val="right"/>
      <w:rPr>
        <w:sz w:val="22"/>
      </w:rPr>
    </w:pPr>
    <w:r w:rsidRPr="008F4083">
      <w:rPr>
        <w:sz w:val="22"/>
      </w:rPr>
      <w:t xml:space="preserve">  </w:t>
    </w:r>
    <w:r>
      <w:t xml:space="preserve">1 </w:t>
    </w:r>
    <w:r w:rsidRPr="008F4083">
      <w:t>St-</w:t>
    </w:r>
    <w:r w:rsidR="0088795A">
      <w:t>44/15-108</w:t>
    </w:r>
  </w:p>
  <w:p w:rsidRDefault="00216F8C" w:rsidR="005C2EB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323A"/>
    <w:rsid w:val="00216F8C"/>
    <w:rsid w:val="002211AD"/>
    <w:rsid w:val="0030057E"/>
    <w:rsid w:val="004E11D7"/>
    <w:rsid w:val="0088795A"/>
    <w:rsid w:val="009E01BC"/>
    <w:rsid w:val="00C7323A"/>
    <w:rsid w:val="00C82395"/>
    <w:rsid w:val="00C87E08"/>
    <w:rsid w:val="00CC18DE"/>
    <w:rsid w:val="00CC3DD3"/>
    <w:rsid w:val="00EA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32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32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32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323A"/>
  </w:style>
  <w:style w:styleId="Tekstbalonia" w:type="paragraph">
    <w:name w:val="Balloon Text"/>
    <w:basedOn w:val="Normal"/>
    <w:link w:val="TekstbaloniaChar"/>
    <w:uiPriority w:val="99"/>
    <w:semiHidden/>
    <w:unhideWhenUsed/>
    <w:rsid w:val="00C732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2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79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79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1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11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11D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11D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11D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32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32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32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323A"/>
  </w:style>
  <w:style w:styleId="Tekstbalonia" w:type="paragraph">
    <w:name w:val="Balloon Text"/>
    <w:basedOn w:val="Normal"/>
    <w:link w:val="TekstbaloniaChar"/>
    <w:uiPriority w:val="99"/>
    <w:semiHidden/>
    <w:unhideWhenUsed/>
    <w:rsid w:val="00C732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2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79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79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11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11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11D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11D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11D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St-44/2015</izvorni_sadrzaj>
    <derivirana_varijabla naziv="DomainObject.Predmet.OznakaBroj_1">St-44/2015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PRILOG: CRNI REGISTRATOR uz podbroj 22</izvorni_sadrzaj>
    <derivirana_varijabla naziv="DomainObject.Predmet.PrimjedbaSuca_1">PRILOG: CRNI REGISTRATOR uz podbroj 22</derivirana_varijabla>
  </DomainObject.Predmet.PrimjedbaSuca>
  <DomainObject.Predmet.ProtustrankaFormated>
    <izvorni_sadrzaj>  AQUATOR d.o.o. PULA</izvorni_sadrzaj>
    <derivirana_varijabla naziv="DomainObject.Predmet.ProtustrankaFormated_1">  AQUATOR d.o.o. PULA</derivirana_varijabla>
  </DomainObject.Predmet.ProtustrankaFormated>
  <DomainObject.Predmet.ProtustrankaFormatedOIB>
    <izvorni_sadrzaj>  AQUATOR d.o.o. PULA, OIB 64563890216</izvorni_sadrzaj>
    <derivirana_varijabla naziv="DomainObject.Predmet.ProtustrankaFormatedOIB_1">  AQUATOR d.o.o. PULA, OIB 64563890216</derivirana_varijabla>
  </DomainObject.Predmet.ProtustrankaFormatedOIB>
  <DomainObject.Predmet.ProtustrankaFormatedWithAdress>
    <izvorni_sadrzaj> AQUATOR d.o.o. PULA, De Franceschijeva Ulica 62, 52100 Pula</izvorni_sadrzaj>
    <derivirana_varijabla naziv="DomainObject.Predmet.ProtustrankaFormatedWithAdress_1"> AQUATOR d.o.o. PULA, De Franceschijeva Ulica 62, 52100 Pula</derivirana_varijabla>
  </DomainObject.Predmet.ProtustrankaFormatedWithAdress>
  <DomainObject.Predmet.ProtustrankaFormatedWithAdressOIB>
    <izvorni_sadrzaj> AQUATOR d.o.o. PULA, OIB 64563890216, De Franceschijeva Ulica 62, 52100 Pula</izvorni_sadrzaj>
    <derivirana_varijabla naziv="DomainObject.Predmet.ProtustrankaFormatedWithAdressOIB_1"> AQUATOR d.o.o. PULA, OIB 64563890216, De Franceschijeva Ulica 62, 52100 Pula</derivirana_varijabla>
  </DomainObject.Predmet.ProtustrankaFormatedWithAdressOIB>
  <DomainObject.Predmet.ProtustrankaWithAdress>
    <izvorni_sadrzaj>AQUATOR d.o.o. PULA De Franceschijeva Ulica 62, 52100 Pula</izvorni_sadrzaj>
    <derivirana_varijabla naziv="DomainObject.Predmet.ProtustrankaWithAdress_1">AQUATOR d.o.o. PULA De Franceschijeva Ulica 62, 52100 Pula</derivirana_varijabla>
  </DomainObject.Predmet.ProtustrankaWithAdress>
  <DomainObject.Predmet.ProtustrankaWithAdressOIB>
    <izvorni_sadrzaj>AQUATOR d.o.o. PULA, OIB 64563890216, De Franceschijeva Ulica 62, 52100 Pula</izvorni_sadrzaj>
    <derivirana_varijabla naziv="DomainObject.Predmet.ProtustrankaWithAdressOIB_1">AQUATOR d.o.o. PULA, OIB 64563890216, De Franceschijeva Ulica 62, 52100 Pula</derivirana_varijabla>
  </DomainObject.Predmet.ProtustrankaWithAdressOIB>
  <DomainObject.Predmet.ProtustrankaNazivFormated>
    <izvorni_sadrzaj>AQUATOR d.o.o. PULA</izvorni_sadrzaj>
    <derivirana_varijabla naziv="DomainObject.Predmet.ProtustrankaNazivFormated_1">AQUATOR d.o.o. PULA</derivirana_varijabla>
  </DomainObject.Predmet.ProtustrankaNazivFormated>
  <DomainObject.Predmet.ProtustrankaNazivFormatedOIB>
    <izvorni_sadrzaj>AQUATOR d.o.o. PULA, OIB 64563890216</izvorni_sadrzaj>
    <derivirana_varijabla naziv="DomainObject.Predmet.ProtustrankaNazivFormatedOIB_1">AQUATOR d.o.o. PULA, OIB 64563890216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177798.69</izvorni_sadrzaj>
    <derivirana_varijabla naziv="DomainObject.Predmet.TrenutnaVrijednost_1">177798.69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AQUATOR d.o.o. PULA</item>
    </izvorni_sadrzaj>
    <derivirana_varijabla naziv="DomainObject.Predmet.ProtuStrankaListFormated_1">
      <item>AQUATOR d.o.o. PULA</item>
    </derivirana_varijabla>
  </DomainObject.Predmet.ProtuStrankaListFormated>
  <DomainObject.Predmet.ProtuStrankaListFormatedOIB>
    <izvorni_sadrzaj>
      <item>AQUATOR d.o.o. PULA, OIB 64563890216</item>
    </izvorni_sadrzaj>
    <derivirana_varijabla naziv="DomainObject.Predmet.ProtuStrankaListFormatedOIB_1">
      <item>AQUATOR d.o.o. PULA, OIB 64563890216</item>
    </derivirana_varijabla>
  </DomainObject.Predmet.ProtuStrankaListFormatedOIB>
  <DomainObject.Predmet.ProtuStrankaListFormatedWithAdress>
    <izvorni_sadrzaj>
      <item>AQUATOR d.o.o. PULA, De Franceschijeva Ulica 62, 52100 Pula</item>
    </izvorni_sadrzaj>
    <derivirana_varijabla naziv="DomainObject.Predmet.ProtuStrankaListFormatedWithAdress_1">
      <item>AQUATOR d.o.o. PULA, De Franceschijeva Ulica 62, 52100 Pula</item>
    </derivirana_varijabla>
  </DomainObject.Predmet.ProtuStrankaListFormatedWithAdress>
  <DomainObject.Predmet.ProtuStrankaListFormatedWithAdressOIB>
    <izvorni_sadrzaj>
      <item>AQUATOR d.o.o. PULA, OIB 64563890216, De Franceschijeva Ulica 62, 52100 Pula</item>
    </izvorni_sadrzaj>
    <derivirana_varijabla naziv="DomainObject.Predmet.ProtuStrankaListFormatedWithAdressOIB_1">
      <item>AQUATOR d.o.o. PULA, OIB 64563890216, De Franceschijeva Ulica 62, 52100 Pula</item>
    </derivirana_varijabla>
  </DomainObject.Predmet.ProtuStrankaListFormatedWithAdressOIB>
  <DomainObject.Predmet.ProtuStrankaListNazivFormated>
    <izvorni_sadrzaj>
      <item>AQUATOR d.o.o. PULA</item>
    </izvorni_sadrzaj>
    <derivirana_varijabla naziv="DomainObject.Predmet.ProtuStrankaListNazivFormated_1">
      <item>AQUATOR d.o.o. PULA</item>
    </derivirana_varijabla>
  </DomainObject.Predmet.ProtuStrankaListNazivFormated>
  <DomainObject.Predmet.ProtuStrankaListNazivFormatedOIB>
    <izvorni_sadrzaj>
      <item>AQUATOR d.o.o. PULA, OIB 64563890216</item>
    </izvorni_sadrzaj>
    <derivirana_varijabla naziv="DomainObject.Predmet.ProtuStrankaListNazivFormatedOIB_1">
      <item>AQUATOR d.o.o. PULA, OIB 64563890216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AQUATOR d.o.o. PULA</izvorni_sadrzaj>
    <derivirana_varijabla naziv="DomainObject.Predmet.ProtustrankaIDrugi_1">AQUATOR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AQUATOR d.o.o. PULA, OIB 64563890216, De Franceschijeva Ulica 62, 52100 Pula</izvorni_sadrzaj>
    <derivirana_varijabla naziv="DomainObject.Predmet.ProtustrankaIDrugiAdressOIB_1">AQUATOR d.o.o. PULA, OIB 64563890216, De Franceschijeva Ulica 62,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kotar i Lika</item>
      <item>AQUATOR d.o.o. PULA</item>
      <item>ŽDO PULA</item>
    </izvorni_sadrzaj>
    <derivirana_varijabla naziv="DomainObject.Predmet.SudioniciListNaziv_1">
      <item>REPUBLIKA HRVATSKA, MINISTARSTVO FINANCIJA, Porezna uprava, Područni ured Istra, Hrvatsko primorje, Gorski kotar i Lika</item>
      <item>AQUATOR d.o.o. PULA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izvorni_sadrzaj>
    <derivirana_varijabla naziv="DomainObject.Predmet.SudioniciListAdressOIB_1">
      <item>REPUBLIKA HRVATSKA, MINISTARSTVO FINANCIJA, Porezna uprava, Područni ured Istra, Hrvatsko primorje, Gorski kotar i Lika, OIB 52634238587</item>
      <item>AQUATOR d.o.o. PULA, OIB 64563890216, De Franceschijeva Ulica 62,52100 Pula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64563890216</item>
      <item>, OIB null</item>
    </izvorni_sadrzaj>
    <derivirana_varijabla naziv="DomainObject.Predmet.SudioniciListNazivOIB_1">
      <item>, OIB 52634238587</item>
      <item>, OIB 64563890216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1301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2017-11-30T07:36:00Z</dcterms:created>
  <dc:creator>Damir Rabar</dc:creator>
  <cp:lastModifiedBy>Lorena Paris Aničić</cp:lastModifiedBy>
  <cp:lastPrinted>2017-11-30T07:41:00Z</cp:lastPrinted>
  <dcterms:modified xmlns:xsi="http://www.w3.org/2001/XMLSchema-instance" xsi:type="dcterms:W3CDTF">2017-11-30T07:43:00Z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