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0a34" w14:paraId="eaf0a34" w:rsidRDefault="008551B3" w:rsidP="008551B3" w:rsidR="008551B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1B3" w:rsidP="008551B3" w:rsidR="008551B3">
      <w:pPr>
        <w:ind w:hanging="720" w:left="360"/>
      </w:pPr>
      <w:r>
        <w:t xml:space="preserve">        REPUBLIKA HRVATSKA</w:t>
      </w:r>
    </w:p>
    <w:p w:rsidRDefault="008551B3" w:rsidP="008551B3" w:rsidR="008551B3">
      <w:pPr>
        <w:ind w:hanging="720" w:left="360"/>
      </w:pPr>
      <w:r>
        <w:t xml:space="preserve">     TRGOVAČKI SUD U OSIJEKU</w:t>
      </w:r>
    </w:p>
    <w:p w:rsidRDefault="008551B3" w:rsidP="008551B3" w:rsidR="008551B3">
      <w:pPr>
        <w:ind w:hanging="720" w:left="360"/>
      </w:pPr>
    </w:p>
    <w:p w:rsidRDefault="008551B3" w:rsidP="008551B3" w:rsidR="008551B3"/>
    <w:p w:rsidRDefault="008551B3" w:rsidP="008551B3" w:rsidR="008551B3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R E P U B L I K E  H R V A T S K E</w:t>
      </w:r>
    </w:p>
    <w:p w:rsidRDefault="008551B3" w:rsidP="008551B3" w:rsidR="008551B3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8551B3" w:rsidP="008551B3" w:rsidR="008551B3">
      <w:pPr>
        <w:pStyle w:val="Naslov1"/>
        <w:rPr>
          <w:b w:val="false"/>
          <w:lang w:val="hr-HR"/>
        </w:rPr>
      </w:pPr>
    </w:p>
    <w:p w:rsidRDefault="008551B3" w:rsidP="008551B3" w:rsidR="008551B3">
      <w:pPr>
        <w:pStyle w:val="Naslov1"/>
        <w:rPr>
          <w:b w:val="false"/>
          <w:lang w:val="hr-HR"/>
        </w:rPr>
      </w:pPr>
    </w:p>
    <w:p w:rsidRDefault="008551B3" w:rsidP="008551B3" w:rsidR="008551B3">
      <w:pPr>
        <w:rPr>
          <w:b/>
          <w:bCs/>
        </w:rPr>
      </w:pPr>
    </w:p>
    <w:p w:rsidRDefault="008551B3" w:rsidP="008551B3" w:rsidR="008551B3">
      <w:pPr>
        <w:ind w:firstLine="708"/>
        <w:jc w:val="both"/>
      </w:pPr>
      <w:r>
        <w:t>Trgovački sud u Osijeku, po stečajnom sucu mr. sc. Borisu Vukoviću, u stečajnom postupku nad dužnikom PEIXIA d.o.o. u stečaju, Vinkovci, Vladimira Nazora 3, MBS: 030115400, OIB: 70896156844, dana 16. listopada 2018. godine</w:t>
      </w:r>
    </w:p>
    <w:p w:rsidRDefault="008551B3" w:rsidP="008551B3" w:rsidR="008551B3">
      <w:pPr>
        <w:jc w:val="both"/>
      </w:pPr>
    </w:p>
    <w:p w:rsidRDefault="008551B3" w:rsidP="008551B3" w:rsidR="008551B3">
      <w:pPr>
        <w:ind w:firstLine="708"/>
        <w:jc w:val="both"/>
      </w:pPr>
    </w:p>
    <w:p w:rsidRDefault="008551B3" w:rsidP="008551B3" w:rsidR="008551B3">
      <w:pPr>
        <w:jc w:val="center"/>
      </w:pPr>
      <w:r>
        <w:t>r i j e š i o    j e</w:t>
      </w:r>
    </w:p>
    <w:p w:rsidRDefault="008551B3" w:rsidP="008551B3" w:rsidR="008551B3"/>
    <w:p w:rsidRDefault="008551B3" w:rsidP="008551B3" w:rsidR="008551B3"/>
    <w:p w:rsidRDefault="008551B3" w:rsidP="008551B3" w:rsidR="008551B3">
      <w:pPr>
        <w:ind w:firstLine="720"/>
        <w:jc w:val="both"/>
      </w:pPr>
      <w:r>
        <w:t>I.</w:t>
      </w:r>
      <w:r>
        <w:tab/>
        <w:t>Obustavlja se i zaključuje stečajni postupak nad stečajnim dužnikom PEIXIA d.o.o. u stečaju, Vinkovci, Vladimira Nazora 3, MBS: 030115400, OIB: 70896156844.</w:t>
      </w:r>
    </w:p>
    <w:p w:rsidRDefault="008551B3" w:rsidP="008551B3" w:rsidR="008551B3">
      <w:pPr>
        <w:jc w:val="both"/>
      </w:pPr>
    </w:p>
    <w:p w:rsidRDefault="008551B3" w:rsidP="008551B3" w:rsidR="008551B3">
      <w:pPr>
        <w:autoSpaceDN w:val="false"/>
        <w:ind w:firstLine="708"/>
      </w:pPr>
      <w:r>
        <w:t xml:space="preserve">II. </w:t>
      </w:r>
      <w:r>
        <w:tab/>
        <w:t>Ovo rješenje i osnova zaključenja stečajnog postupka objavit će se na mrežnim stranicama e-Oglasna ploča.</w:t>
      </w:r>
    </w:p>
    <w:p w:rsidRDefault="008551B3" w:rsidP="008551B3" w:rsidR="008551B3">
      <w:pPr>
        <w:autoSpaceDN w:val="false"/>
        <w:ind w:firstLine="708"/>
      </w:pPr>
      <w:r>
        <w:t xml:space="preserve"> </w:t>
      </w:r>
    </w:p>
    <w:p w:rsidRDefault="008551B3" w:rsidP="008551B3" w:rsidR="008551B3">
      <w:pPr>
        <w:autoSpaceDN w:val="false"/>
        <w:ind w:firstLine="708"/>
      </w:pPr>
      <w:r>
        <w:t xml:space="preserve">III. </w:t>
      </w:r>
      <w:r>
        <w:tab/>
        <w:t>Nakon pravomoćnosti rješenje će se dostaviti sudskom registru ovog suda radi brisanja dužnika iz registra.</w:t>
      </w:r>
    </w:p>
    <w:p w:rsidRDefault="008551B3" w:rsidP="008551B3" w:rsidR="008551B3">
      <w:pPr>
        <w:jc w:val="both"/>
      </w:pPr>
    </w:p>
    <w:p w:rsidRDefault="008551B3" w:rsidP="008551B3" w:rsidR="008551B3">
      <w:pPr>
        <w:ind w:firstLine="720"/>
        <w:jc w:val="both"/>
      </w:pPr>
    </w:p>
    <w:p w:rsidRDefault="008551B3" w:rsidP="008551B3" w:rsidR="008551B3">
      <w:pPr>
        <w:jc w:val="center"/>
      </w:pPr>
      <w:r>
        <w:t>Obrazloženje</w:t>
      </w:r>
    </w:p>
    <w:p w:rsidRDefault="008551B3" w:rsidP="008551B3" w:rsidR="008551B3">
      <w:pPr>
        <w:jc w:val="center"/>
      </w:pPr>
    </w:p>
    <w:p w:rsidRDefault="008551B3" w:rsidP="008551B3" w:rsidR="008551B3">
      <w:pPr>
        <w:jc w:val="center"/>
        <w:rPr>
          <w:b/>
        </w:rPr>
      </w:pPr>
    </w:p>
    <w:p w:rsidRDefault="008551B3" w:rsidP="008551B3" w:rsidR="008551B3">
      <w:pPr>
        <w:ind w:firstLine="708"/>
        <w:jc w:val="both"/>
      </w:pPr>
      <w:r>
        <w:t>Stečajni upravitelj podnio je 31. srpnja 2018. godine izvješće o tijeku stečajnog postupka iz kojeg proizlazi da dužnik nema sredstava ni za namirenje troškova stečajnog postupka.</w:t>
      </w:r>
    </w:p>
    <w:p w:rsidRDefault="008551B3" w:rsidP="008551B3" w:rsidR="008551B3">
      <w:pPr>
        <w:ind w:firstLine="708"/>
        <w:jc w:val="both"/>
      </w:pPr>
    </w:p>
    <w:p w:rsidRDefault="008551B3" w:rsidP="008551B3" w:rsidR="008551B3">
      <w:pPr>
        <w:pStyle w:val="Odlomakpopisa2"/>
        <w:tabs>
          <w:tab w:pos="284" w:val="left"/>
        </w:tabs>
        <w:ind w:left="0"/>
        <w:jc w:val="both"/>
      </w:pPr>
      <w:r>
        <w:tab/>
      </w:r>
      <w:r>
        <w:tab/>
        <w:t>Na izvještajnom ročištu održanom 19. rujna 2018. skupština vjerovnika jednoglasno je donijela odluku kojom se predlaže obustava i zaključenje stečajnog postupka sukladno čl. 293. Stečajnog zakona, budući da stečajna masa nije dostatna za pokriće troškova stečajnog postupka.</w:t>
      </w:r>
    </w:p>
    <w:p w:rsidRDefault="008551B3" w:rsidP="008551B3" w:rsidR="008551B3">
      <w:pPr>
        <w:pStyle w:val="Odlomakpopisa2"/>
        <w:tabs>
          <w:tab w:pos="284" w:val="left"/>
        </w:tabs>
        <w:ind w:left="0"/>
        <w:jc w:val="both"/>
      </w:pPr>
    </w:p>
    <w:p w:rsidRDefault="008551B3" w:rsidP="008551B3" w:rsidR="008551B3">
      <w:pPr>
        <w:ind w:firstLine="708"/>
        <w:jc w:val="both"/>
      </w:pPr>
      <w:r>
        <w:t xml:space="preserve">Sud je zaključkom </w:t>
      </w:r>
      <w:proofErr w:type="spellStart"/>
      <w:r>
        <w:t>posl</w:t>
      </w:r>
      <w:proofErr w:type="spellEnd"/>
      <w:r>
        <w:t>. br. 7 St-548/17-35 od 21. rujna 2018. godine pozvao na očitovanje vjerovnike stečajne mase, stečajnog upravitelja i skupštinu vjerovnika u roku od osam dana od isteka osmog dana od dana objave navedenog zaključka na mrežnoj stranici e-oglasna ploča sudova. Navedeni zaključak objavljen je na e-Oglasnoj ploči suda 24. rujna 2018. godine.</w:t>
      </w:r>
    </w:p>
    <w:p w:rsidRDefault="008551B3" w:rsidP="008551B3" w:rsidR="008551B3">
      <w:pPr>
        <w:jc w:val="both"/>
      </w:pPr>
    </w:p>
    <w:p w:rsidRDefault="008551B3" w:rsidP="008551B3" w:rsidR="008551B3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U navedenom roku nitko od pozvanih nije se protivio obustavi stečajnog postupka zbog toga što stečajna masa nije dostatna ni za namirenje troškova postupka, s tim da je skupština vjerovnika na ročištu održanom 19. rujna 2018. jednoglasno sudu predložila navedenu obustavu i zaključenje stečajnog postupka sukladno članku 293. Stečajnog zakona (Narodne novine broj 71/15 i 104/17).</w:t>
      </w:r>
    </w:p>
    <w:p w:rsidRDefault="008551B3" w:rsidP="008551B3" w:rsidR="008551B3">
      <w:pPr>
        <w:ind w:firstLine="720"/>
        <w:jc w:val="both"/>
      </w:pPr>
      <w:r>
        <w:t xml:space="preserve"> </w:t>
      </w:r>
    </w:p>
    <w:p w:rsidRDefault="008551B3" w:rsidP="008551B3" w:rsidR="008551B3">
      <w:pPr>
        <w:ind w:firstLine="720"/>
        <w:jc w:val="both"/>
      </w:pPr>
    </w:p>
    <w:p w:rsidRDefault="008551B3" w:rsidP="008551B3" w:rsidR="008551B3">
      <w:pPr>
        <w:jc w:val="center"/>
        <w:rPr>
          <w:bCs/>
        </w:rPr>
      </w:pPr>
      <w:r>
        <w:rPr>
          <w:bCs/>
        </w:rPr>
        <w:t>U Osijeku 16. listopada 2018.</w:t>
      </w:r>
    </w:p>
    <w:p w:rsidRDefault="008551B3" w:rsidP="008551B3" w:rsidR="008551B3">
      <w:pPr>
        <w:jc w:val="center"/>
        <w:rPr>
          <w:bCs/>
        </w:rPr>
      </w:pPr>
    </w:p>
    <w:p w:rsidRDefault="008551B3" w:rsidP="008551B3" w:rsidR="008551B3">
      <w:pPr>
        <w:ind w:left="5580"/>
        <w:jc w:val="center"/>
      </w:pPr>
      <w:r>
        <w:rPr>
          <w:bCs/>
        </w:rPr>
        <w:t>STEČAJNI SUDAC</w:t>
      </w:r>
    </w:p>
    <w:p w:rsidRDefault="008551B3" w:rsidP="008551B3" w:rsidR="008551B3">
      <w:pPr>
        <w:ind w:left="5580"/>
        <w:jc w:val="center"/>
      </w:pPr>
      <w:r>
        <w:t>mr. sc. Boris Vuković</w:t>
      </w:r>
    </w:p>
    <w:p w:rsidRDefault="008551B3" w:rsidP="008551B3" w:rsidR="008551B3">
      <w:pPr>
        <w:ind w:left="5580"/>
        <w:jc w:val="center"/>
      </w:pPr>
    </w:p>
    <w:p w:rsidRDefault="008551B3" w:rsidP="008551B3" w:rsidR="008551B3">
      <w:pPr>
        <w:ind w:left="5580"/>
        <w:jc w:val="center"/>
      </w:pPr>
    </w:p>
    <w:p w:rsidRDefault="008551B3" w:rsidP="008551B3" w:rsidR="008551B3"/>
    <w:p w:rsidRDefault="008551B3" w:rsidP="008551B3" w:rsidR="008551B3">
      <w:r>
        <w:t>Zapisničar Danijela Špeletić</w:t>
      </w:r>
    </w:p>
    <w:p w:rsidRDefault="008551B3" w:rsidP="008551B3" w:rsidR="008551B3"/>
    <w:p w:rsidRDefault="008551B3" w:rsidP="008551B3" w:rsidR="008551B3">
      <w:r>
        <w:t>UPUTA O PRAVNOM LIJEKU:</w:t>
      </w:r>
    </w:p>
    <w:p w:rsidRDefault="008551B3" w:rsidP="008551B3" w:rsidR="008551B3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551B3" w:rsidP="008551B3" w:rsidR="008551B3">
      <w:pPr>
        <w:ind w:left="5580"/>
        <w:jc w:val="center"/>
      </w:pPr>
    </w:p>
    <w:p w:rsidRDefault="008551B3" w:rsidP="008551B3" w:rsidR="008551B3">
      <w:pPr>
        <w:rPr>
          <w:bCs/>
        </w:rPr>
      </w:pPr>
    </w:p>
    <w:p w:rsidRDefault="008551B3" w:rsidP="008551B3" w:rsidR="008551B3">
      <w:pPr>
        <w:rPr>
          <w:bCs/>
        </w:rPr>
      </w:pPr>
    </w:p>
    <w:p w:rsidRDefault="008551B3" w:rsidP="008551B3" w:rsidR="008551B3">
      <w:pPr>
        <w:rPr>
          <w:bCs/>
        </w:rPr>
      </w:pPr>
      <w:r>
        <w:rPr>
          <w:bCs/>
        </w:rPr>
        <w:t>DNA:</w:t>
      </w:r>
    </w:p>
    <w:p w:rsidRDefault="008551B3" w:rsidP="008551B3" w:rsidR="008551B3">
      <w:pPr>
        <w:pStyle w:val="Tijeloteksta"/>
        <w:rPr>
          <w:sz w:val="24"/>
        </w:rPr>
      </w:pPr>
      <w:r>
        <w:rPr>
          <w:sz w:val="24"/>
        </w:rPr>
        <w:t>-</w:t>
      </w:r>
      <w:r>
        <w:t xml:space="preserve"> </w:t>
      </w:r>
      <w:r>
        <w:rPr>
          <w:sz w:val="24"/>
        </w:rPr>
        <w:tab/>
        <w:t>e-oglasna ploča</w:t>
      </w:r>
    </w:p>
    <w:p w:rsidRDefault="008551B3" w:rsidP="008551B3" w:rsidR="008551B3">
      <w:pPr>
        <w:pStyle w:val="Tijeloteksta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Stečajni upravitelj Milan Stanić, Slavonski Brod, Matije Gupca 28</w:t>
      </w:r>
    </w:p>
    <w:p w:rsidRDefault="008551B3" w:rsidP="008551B3" w:rsidR="008551B3">
      <w:pPr>
        <w:pStyle w:val="Tijeloteksta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Porezna uprava Vukovar</w:t>
      </w:r>
    </w:p>
    <w:p w:rsidRDefault="008551B3" w:rsidP="008551B3" w:rsidR="008551B3">
      <w:pPr>
        <w:pStyle w:val="Tijeloteksta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ŽDO GUO Vukovar </w:t>
      </w:r>
    </w:p>
    <w:p w:rsidRDefault="008551B3" w:rsidP="008551B3" w:rsidR="008551B3">
      <w:pPr>
        <w:pStyle w:val="Tijeloteksta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registru suda – </w:t>
      </w:r>
      <w:r>
        <w:rPr>
          <w:b/>
          <w:sz w:val="24"/>
          <w:u w:val="single"/>
        </w:rPr>
        <w:t>po pravomoćnosti</w:t>
      </w:r>
    </w:p>
    <w:p w:rsidRDefault="008551B3" w:rsidP="008551B3" w:rsidR="008551B3">
      <w:pPr>
        <w:pStyle w:val="Tijeloteksta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riješeno obustavom i zaključenjem</w:t>
      </w:r>
    </w:p>
    <w:p w:rsidRDefault="008551B3" w:rsidP="008551B3" w:rsidR="008551B3">
      <w:pPr>
        <w:pStyle w:val="Tijeloteksta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kal 19.11.2018.</w:t>
      </w: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>
      <w:pPr>
        <w:pStyle w:val="Tijeloteksta"/>
        <w:ind w:left="360"/>
        <w:jc w:val="left"/>
        <w:rPr>
          <w:sz w:val="24"/>
        </w:rPr>
      </w:pPr>
    </w:p>
    <w:p w:rsidRDefault="008551B3" w:rsidP="008551B3" w:rsidR="008551B3"/>
    <w:p w:rsidRDefault="008551B3" w:rsidP="008551B3" w:rsidR="008551B3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8551B3" w:rsidP="008551B3" w:rsidR="008551B3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8551B3" w:rsidP="008551B3" w:rsidR="008551B3">
      <w:pPr>
        <w:pStyle w:val="Tijeloteksta"/>
        <w:jc w:val="left"/>
        <w:rPr>
          <w:sz w:val="24"/>
        </w:rPr>
      </w:pPr>
    </w:p>
    <w:p w:rsidRDefault="008551B3" w:rsidP="008551B3" w:rsidR="008551B3"/>
    <w:p w:rsidRDefault="006D3C3F" w:rsidP="008551B3" w:rsidR="006D3C3F" w:rsidRPr="008551B3"/>
    <w:sectPr w:rsidSect="00606835" w:rsidR="006D3C3F" w:rsidRPr="008551B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177" w:rsidR="00894177">
      <w:r>
        <w:separator/>
      </w:r>
    </w:p>
  </w:endnote>
  <w:endnote w:id="0" w:type="continuationSeparator">
    <w:p w:rsidRDefault="00894177" w:rsidR="0089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177" w:rsidR="00894177">
      <w:r>
        <w:separator/>
      </w:r>
    </w:p>
  </w:footnote>
  <w:footnote w:id="0" w:type="continuationSeparator">
    <w:p w:rsidRDefault="00894177" w:rsidR="00894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3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A28E0" w:rsidR="008A28E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A28E0">
      <w:t>7 St-548/17-36</w:t>
    </w:r>
  </w:p>
  <w:p w:rsidRDefault="00BF3E59" w:rsidP="0038135F" w:rsidR="00BF3E59">
    <w:pPr>
      <w:jc w:val="right"/>
    </w:pPr>
  </w:p>
  <w:p w:rsidRDefault="001A1216" w:rsidP="0038135F" w:rsidR="001A1216">
    <w:pPr>
      <w:jc w:val="right"/>
    </w:pPr>
  </w:p>
  <w:p w:rsidRDefault="001A1216" w:rsidP="0038135F" w:rsidR="001A121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A28E0" w:rsidR="008A28E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A28E0">
      <w:t>7 St-548/17-36</w:t>
    </w:r>
  </w:p>
  <w:p w:rsidRDefault="00B74FDD" w:rsidP="00B74FDD" w:rsidR="00B74FDD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28C3D31"/>
    <w:multiLevelType w:val="hybridMultilevel"/>
    <w:tmpl w:val="865E47A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88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09DF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96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216"/>
    <w:rsid w:val="001A16DE"/>
    <w:rsid w:val="001A1A16"/>
    <w:rsid w:val="001A2221"/>
    <w:rsid w:val="001A23AC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0484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477"/>
    <w:rsid w:val="00217F89"/>
    <w:rsid w:val="0022090B"/>
    <w:rsid w:val="002212B1"/>
    <w:rsid w:val="0022332E"/>
    <w:rsid w:val="002236E2"/>
    <w:rsid w:val="00223ADA"/>
    <w:rsid w:val="00225473"/>
    <w:rsid w:val="00226273"/>
    <w:rsid w:val="00226B3F"/>
    <w:rsid w:val="0023017B"/>
    <w:rsid w:val="00230931"/>
    <w:rsid w:val="00231023"/>
    <w:rsid w:val="00231B0A"/>
    <w:rsid w:val="00231DF8"/>
    <w:rsid w:val="002322CA"/>
    <w:rsid w:val="00232D45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2B3B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120A"/>
    <w:rsid w:val="003914E2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1CE"/>
    <w:rsid w:val="003B3410"/>
    <w:rsid w:val="003B41FE"/>
    <w:rsid w:val="003B481A"/>
    <w:rsid w:val="003B567A"/>
    <w:rsid w:val="003B692D"/>
    <w:rsid w:val="003B6B74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4D4A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813"/>
    <w:rsid w:val="004F3C29"/>
    <w:rsid w:val="004F422A"/>
    <w:rsid w:val="004F5315"/>
    <w:rsid w:val="004F5AF1"/>
    <w:rsid w:val="005013B9"/>
    <w:rsid w:val="005018C4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1912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DF5"/>
    <w:rsid w:val="006B7F34"/>
    <w:rsid w:val="006C05C3"/>
    <w:rsid w:val="006C39FE"/>
    <w:rsid w:val="006C7CB1"/>
    <w:rsid w:val="006D0058"/>
    <w:rsid w:val="006D3C3F"/>
    <w:rsid w:val="006D694B"/>
    <w:rsid w:val="006D78BA"/>
    <w:rsid w:val="006E0FD4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5B77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429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1217"/>
    <w:rsid w:val="00744631"/>
    <w:rsid w:val="00744FF3"/>
    <w:rsid w:val="007460A1"/>
    <w:rsid w:val="007500E9"/>
    <w:rsid w:val="00751C74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155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1B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177"/>
    <w:rsid w:val="00894825"/>
    <w:rsid w:val="00897126"/>
    <w:rsid w:val="008A07A5"/>
    <w:rsid w:val="008A0AA8"/>
    <w:rsid w:val="008A28E0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018"/>
    <w:rsid w:val="009336C2"/>
    <w:rsid w:val="009339B3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019B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87B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7A4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5CD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F7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77575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1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31D"/>
    <w:rsid w:val="00AC0810"/>
    <w:rsid w:val="00AC0BD6"/>
    <w:rsid w:val="00AC1E8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1DEA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3618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0A1F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53F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3BC"/>
    <w:rsid w:val="00D6173B"/>
    <w:rsid w:val="00D6205D"/>
    <w:rsid w:val="00D633FA"/>
    <w:rsid w:val="00D63410"/>
    <w:rsid w:val="00D64647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973C6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4A5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3D57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7010"/>
    <w:rsid w:val="00EE1E00"/>
    <w:rsid w:val="00EE4028"/>
    <w:rsid w:val="00EE4204"/>
    <w:rsid w:val="00EE5720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4F6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57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AF1D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1DE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1DE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DE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DE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572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1A23AC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AF1D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1DE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1DE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DE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DE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3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867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8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54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9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77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St-548/2017-36</izvorni_sadrzaj>
    <derivirana_varijabla naziv="DomainObject.Oznaka_1">St-548/2017-36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St-548/2017-36</izvorni_sadrzaj>
    <derivirana_varijabla naziv="DomainObject.PoslovniBrojDokumenta_1">St-548/2017-36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St-548/2017-36</izvorni_sadrzaj>
    <derivirana_varijabla naziv="DomainObject.Predmet.OdlukaRjesenje.Oznaka_1">St-548/2017-36</derivirana_varijabla>
  </DomainObject.Predmet.OdlukaRjesenje.Oznaka>
  <DomainObject.Predmet.SudioniciListNaziv>
    <izvorni_sadrzaj>
      <item>PEIXIA d.o.o. za trgovinu i usluge</item>
      <item>RH MF POREZNA UPRAVA</item>
      <item>Županijsko državno odvjetništvo u Vukovaru</item>
    </izvorni_sadrzaj>
    <derivirana_varijabla naziv="DomainObject.Predmet.SudioniciListNaziv_1">
      <item>PEIXIA 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70896156844</item>
      <item>, OIB 18683136487</item>
      <item>, OIB 81618487055</item>
    </izvorni_sadrzaj>
    <derivirana_varijabla naziv="DomainObject.Predmet.SudioniciListNazivOIB_1">
      <item>, OIB 70896156844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St-548/2017-35</izvorni_sadrzaj>
    <derivirana_varijabla naziv="DomainObject.PredzadnjaOdlukaIzPredmeta.Oznaka_1">St-548/2017-35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5F696-7687-4705-B63F-1E4A4A18F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452</properties:Words>
  <properties:Characters>2398</properties:Characters>
  <properties:Lines>148</properties:Lines>
  <properties:Paragraphs>28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2018-09-05T10:01:00Z</dcterms:created>
  <dc:creator>Baran Mirjana</dc:creator>
  <cp:lastModifiedBy>Danijela Špeletić</cp:lastModifiedBy>
  <cp:lastPrinted>2018-10-16T11:54:00Z</cp:lastPrinted>
  <dcterms:modified xmlns:xsi="http://www.w3.org/2001/XMLSchema-instance" xsi:type="dcterms:W3CDTF">2018-10-16T11:56:00Z</dcterms:modified>
  <cp:revision>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St-548/2017-36 / Odluka - Rješenje - obustava i zaključenje stečajnog postupka zbog nedostatnosti stečajne mase (548-17_(-36)_PEIXIA.docx)</vt:lpwstr>
  </prop:property>
  <prop:property name="CC_coloring" pid="5" fmtid="{D5CDD505-2E9C-101B-9397-08002B2CF9AE}">
    <vt:bool>true</vt:bool>
  </prop:property>
</prop:Properties>
</file>