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a3f3" w14:paraId="f09a3f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852AB">
        <w:t>3604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883AAC">
        <w:t>GORUP-TRGOVINA d.o.o. Zagreb, Drenovac 10, OIB: 30901418050</w:t>
      </w:r>
      <w:r w:rsidR="00BF2362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883AAC">
        <w:t>GORUP-TRGOVINA d.o.o. Zagreb, Drenovac 10, OIB: 30901418050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4822A6">
        <w:t>11,00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83AAC">
        <w:t>Anđelko Stankus, Varaždin, Jalkovec, Braće Radić 20, OIB: 11168088853</w:t>
      </w:r>
      <w:r w:rsidR="006F39DC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883AAC">
        <w:t>GORUP-TRGOVINA d.o.o. Zagreb, Drenovac 10, OIB: 30901418050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883AAC">
        <w:t>GORUP-TRGOVINA d.o.o. Zagreb, Drenovac 10, OIB: 30901418050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883AAC">
        <w:t>GORUP-TRGOVINA d.o.o. Zagreb, Drenovac 10, OIB: 30901418050</w:t>
      </w:r>
      <w:r w:rsidR="00BF236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BF2362">
        <w:t>5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697F65" w:rsidR="00697F65"/>
    <w:p w:rsidRDefault="00FA4C95" w:rsidR="00FA4C9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883AAC">
        <w:t>Anđelko Stankus,</w:t>
      </w:r>
      <w:r w:rsidR="00BF2362">
        <w:t xml:space="preserve">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A91" w:rsidR="00EF1A91">
      <w:r>
        <w:separator/>
      </w:r>
    </w:p>
  </w:endnote>
  <w:endnote w:id="0" w:type="continuationSeparator">
    <w:p w:rsidRDefault="00EF1A91" w:rsidR="00EF1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A91" w:rsidR="00EF1A91">
      <w:r>
        <w:separator/>
      </w:r>
    </w:p>
  </w:footnote>
  <w:footnote w:id="0" w:type="continuationSeparator">
    <w:p w:rsidRDefault="00EF1A91" w:rsidR="00EF1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852AB">
      <w:t>3604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822A6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52AB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6F39DC"/>
    <w:rsid w:val="00701E67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83AAC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BF2362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9539D"/>
    <w:rsid w:val="00DE04E4"/>
    <w:rsid w:val="00DE6E22"/>
    <w:rsid w:val="00E57778"/>
    <w:rsid w:val="00ED7BDB"/>
    <w:rsid w:val="00EE3FEE"/>
    <w:rsid w:val="00EE61A0"/>
    <w:rsid w:val="00EF1A91"/>
    <w:rsid w:val="00F10CB7"/>
    <w:rsid w:val="00F22E0A"/>
    <w:rsid w:val="00F36D2D"/>
    <w:rsid w:val="00F40956"/>
    <w:rsid w:val="00F44664"/>
    <w:rsid w:val="00F45029"/>
    <w:rsid w:val="00F60C93"/>
    <w:rsid w:val="00F64C00"/>
    <w:rsid w:val="00FA4C95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C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C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4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C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C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St-3604/2015</izvorni_sadrzaj>
    <derivirana_varijabla naziv="DomainObject.Predmet.OznakaBroj_1">St-3604/2015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GORUP-TRGOVINA d.o.o.</izvorni_sadrzaj>
    <derivirana_varijabla naziv="DomainObject.Predmet.ProtustrankaFormated_1">  GORUP-TRGOVINA d.o.o.</derivirana_varijabla>
  </DomainObject.Predmet.ProtustrankaFormated>
  <DomainObject.Predmet.ProtustrankaFormatedOIB>
    <izvorni_sadrzaj>  GORUP-TRGOVINA d.o.o., OIB 30901418050</izvorni_sadrzaj>
    <derivirana_varijabla naziv="DomainObject.Predmet.ProtustrankaFormatedOIB_1">  GORUP-TRGOVINA d.o.o., OIB 30901418050</derivirana_varijabla>
  </DomainObject.Predmet.ProtustrankaFormatedOIB>
  <DomainObject.Predmet.ProtustrankaFormatedWithAdress>
    <izvorni_sadrzaj> GORUP-TRGOVINA d.o.o., Drenovac 10, 10000 Zagreb</izvorni_sadrzaj>
    <derivirana_varijabla naziv="DomainObject.Predmet.ProtustrankaFormatedWithAdress_1"> GORUP-TRGOVINA d.o.o., Drenovac 10, 10000 Zagreb</derivirana_varijabla>
  </DomainObject.Predmet.ProtustrankaFormatedWithAdress>
  <DomainObject.Predmet.ProtustrankaFormatedWithAdressOIB>
    <izvorni_sadrzaj> GORUP-TRGOVINA d.o.o., OIB 30901418050, Drenovac 10, 10000 Zagreb</izvorni_sadrzaj>
    <derivirana_varijabla naziv="DomainObject.Predmet.ProtustrankaFormatedWithAdressOIB_1"> GORUP-TRGOVINA d.o.o., OIB 30901418050, Drenovac 10, 10000 Zagreb</derivirana_varijabla>
  </DomainObject.Predmet.ProtustrankaFormatedWithAdressOIB>
  <DomainObject.Predmet.ProtustrankaWithAdress>
    <izvorni_sadrzaj>GORUP-TRGOVINA d.o.o. Drenovac 10, 10000 Zagreb</izvorni_sadrzaj>
    <derivirana_varijabla naziv="DomainObject.Predmet.ProtustrankaWithAdress_1">GORUP-TRGOVINA d.o.o. Drenovac 10, 10000 Zagreb</derivirana_varijabla>
  </DomainObject.Predmet.ProtustrankaWithAdress>
  <DomainObject.Predmet.ProtustrankaWithAdressOIB>
    <izvorni_sadrzaj>GORUP-TRGOVINA d.o.o., OIB 30901418050, Drenovac 10, 10000 Zagreb</izvorni_sadrzaj>
    <derivirana_varijabla naziv="DomainObject.Predmet.ProtustrankaWithAdressOIB_1">GORUP-TRGOVINA d.o.o., OIB 30901418050, Drenovac 10, 10000 Zagreb</derivirana_varijabla>
  </DomainObject.Predmet.ProtustrankaWithAdressOIB>
  <DomainObject.Predmet.ProtustrankaNazivFormated>
    <izvorni_sadrzaj>GORUP-TRGOVINA d.o.o.</izvorni_sadrzaj>
    <derivirana_varijabla naziv="DomainObject.Predmet.ProtustrankaNazivFormated_1">GORUP-TRGOVINA d.o.o.</derivirana_varijabla>
  </DomainObject.Predmet.ProtustrankaNazivFormated>
  <DomainObject.Predmet.ProtustrankaNazivFormatedOIB>
    <izvorni_sadrzaj>GORUP-TRGOVINA d.o.o., OIB 30901418050</izvorni_sadrzaj>
    <derivirana_varijabla naziv="DomainObject.Predmet.ProtustrankaNazivFormatedOIB_1">GORUP-TRGOVINA d.o.o., OIB 30901418050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GORUP-TRGOVINA d.o.o.</item>
    </izvorni_sadrzaj>
    <derivirana_varijabla naziv="DomainObject.Predmet.ProtuStrankaListFormated_1">
      <item>GORUP-TRGOVINA d.o.o.</item>
    </derivirana_varijabla>
  </DomainObject.Predmet.ProtuStrankaListFormated>
  <DomainObject.Predmet.ProtuStrankaListFormatedOIB>
    <izvorni_sadrzaj>
      <item>GORUP-TRGOVINA d.o.o., OIB 30901418050</item>
    </izvorni_sadrzaj>
    <derivirana_varijabla naziv="DomainObject.Predmet.ProtuStrankaListFormatedOIB_1">
      <item>GORUP-TRGOVINA d.o.o., OIB 30901418050</item>
    </derivirana_varijabla>
  </DomainObject.Predmet.ProtuStrankaListFormatedOIB>
  <DomainObject.Predmet.ProtuStrankaListFormatedWithAdress>
    <izvorni_sadrzaj>
      <item>GORUP-TRGOVINA d.o.o., Drenovac 10, 10000 Zagreb</item>
    </izvorni_sadrzaj>
    <derivirana_varijabla naziv="DomainObject.Predmet.ProtuStrankaListFormatedWithAdress_1">
      <item>GORUP-TRGOVINA d.o.o., Drenovac 10, 10000 Zagreb</item>
    </derivirana_varijabla>
  </DomainObject.Predmet.ProtuStrankaListFormatedWithAdress>
  <DomainObject.Predmet.ProtuStrankaListFormatedWithAdressOIB>
    <izvorni_sadrzaj>
      <item>GORUP-TRGOVINA d.o.o., OIB 30901418050, Drenovac 10, 10000 Zagreb</item>
    </izvorni_sadrzaj>
    <derivirana_varijabla naziv="DomainObject.Predmet.ProtuStrankaListFormatedWithAdressOIB_1">
      <item>GORUP-TRGOVINA d.o.o., OIB 30901418050, Drenovac 10, 10000 Zagreb</item>
    </derivirana_varijabla>
  </DomainObject.Predmet.ProtuStrankaListFormatedWithAdressOIB>
  <DomainObject.Predmet.ProtuStrankaListNazivFormated>
    <izvorni_sadrzaj>
      <item>GORUP-TRGOVINA d.o.o.</item>
    </izvorni_sadrzaj>
    <derivirana_varijabla naziv="DomainObject.Predmet.ProtuStrankaListNazivFormated_1">
      <item>GORUP-TRGOVINA d.o.o.</item>
    </derivirana_varijabla>
  </DomainObject.Predmet.ProtuStrankaListNazivFormated>
  <DomainObject.Predmet.ProtuStrankaListNazivFormatedOIB>
    <izvorni_sadrzaj>
      <item>GORUP-TRGOVINA d.o.o., OIB 30901418050</item>
    </izvorni_sadrzaj>
    <derivirana_varijabla naziv="DomainObject.Predmet.ProtuStrankaListNazivFormatedOIB_1">
      <item>GORUP-TRGOVINA d.o.o., OIB 30901418050</item>
    </derivirana_varijabla>
  </DomainObject.Predmet.ProtuStrankaListNazivFormatedOIB>
  <DomainObject.Predmet.OstaliListFormated>
    <izvorni_sadrzaj>
      <item>Jasenko Gorupić</item>
      <item>Nela Šućura-Gorupić</item>
    </izvorni_sadrzaj>
    <derivirana_varijabla naziv="DomainObject.Predmet.OstaliListFormated_1">
      <item>Jasenko Gorupić</item>
      <item>Nela Šućura-Gorupić</item>
    </derivirana_varijabla>
  </DomainObject.Predmet.OstaliListFormated>
  <DomainObject.Predmet.OstaliListFormatedOIB>
    <izvorni_sadrzaj>
      <item>Jasenko Gorupić, OIB 72503605372</item>
      <item>Nela Šućura-Gorupić, OIB 60913069306</item>
    </izvorni_sadrzaj>
    <derivirana_varijabla naziv="DomainObject.Predmet.OstaliListFormatedOIB_1">
      <item>Jasenko Gorupić, OIB 72503605372</item>
      <item>Nela Šućura-Gorupić, OIB 60913069306</item>
    </derivirana_varijabla>
  </DomainObject.Predmet.OstaliListFormatedOIB>
  <DomainObject.Predmet.OstaliListFormatedWithAdress>
    <izvorni_sadrzaj>
      <item>Jasenko Gorupić, Drenovac 10, 10000 Zagreb</item>
      <item>Nela Šućura-Gorupić, Drenovac 10, 10000 Zagreb</item>
    </izvorni_sadrzaj>
    <derivirana_varijabla naziv="DomainObject.Predmet.OstaliListFormatedWithAdress_1">
      <item>Jasenko Gorupić, Drenovac 10, 10000 Zagreb</item>
      <item>Nela Šućura-Gorupić, Drenovac 10, 10000 Zagreb</item>
    </derivirana_varijabla>
  </DomainObject.Predmet.OstaliListFormatedWithAdress>
  <DomainObject.Predmet.OstaliListFormatedWithAdressOIB>
    <izvorni_sadrzaj>
      <item>Jasenko Gorupić, OIB 72503605372, Drenovac 10, 10000 Zagreb</item>
      <item>Nela Šućura-Gorupić, OIB 60913069306, Drenovac 10, 10000 Zagreb</item>
    </izvorni_sadrzaj>
    <derivirana_varijabla naziv="DomainObject.Predmet.OstaliListFormatedWithAdressOIB_1">
      <item>Jasenko Gorupić, OIB 72503605372, Drenovac 10, 10000 Zagreb</item>
      <item>Nela Šućura-Gorupić, OIB 60913069306, Drenovac 10, 10000 Zagreb</item>
    </derivirana_varijabla>
  </DomainObject.Predmet.OstaliListFormatedWithAdressOIB>
  <DomainObject.Predmet.OstaliListNazivFormated>
    <izvorni_sadrzaj>
      <item>Jasenko Gorupić</item>
      <item>Nela Šućura-Gorupić</item>
    </izvorni_sadrzaj>
    <derivirana_varijabla naziv="DomainObject.Predmet.OstaliListNazivFormated_1">
      <item>Jasenko Gorupić</item>
      <item>Nela Šućura-Gorupić</item>
    </derivirana_varijabla>
  </DomainObject.Predmet.OstaliListNazivFormated>
  <DomainObject.Predmet.OstaliListNazivFormatedOIB>
    <izvorni_sadrzaj>
      <item>Jasenko Gorupić, OIB 72503605372</item>
      <item>Nela Šućura-Gorupić, OIB 60913069306</item>
    </izvorni_sadrzaj>
    <derivirana_varijabla naziv="DomainObject.Predmet.OstaliListNazivFormatedOIB_1">
      <item>Jasenko Gorupić, OIB 72503605372</item>
      <item>Nela Šućura-Gorupić, OIB 60913069306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GORUP-TRGOVINA d.o.o.</izvorni_sadrzaj>
    <derivirana_varijabla naziv="DomainObject.Predmet.ProtustrankaIDrugi_1">GORUP-TRGOVINA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GORUP-TRGOVINA d.o.o., OIB 30901418050, Drenovac 10, 10000 Zagreb</izvorni_sadrzaj>
    <derivirana_varijabla naziv="DomainObject.Predmet.ProtustrankaIDrugiAdressOIB_1">GORUP-TRGOVINA d.o.o., OIB 30901418050, Drenovac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GORUP-TRGOVINA d.o.o.</item>
      <item>FINA Regionalni centar Zagreb</item>
      <item>Jasenko Gorupić</item>
      <item>Nela Šućura-Gorupić</item>
    </izvorni_sadrzaj>
    <derivirana_varijabla naziv="DomainObject.Predmet.SudioniciListNaziv_1">
      <item>GORUP-TRGOVINA d.o.o.</item>
      <item>FINA Regionalni centar Zagreb</item>
      <item>Jasenko Gorupić</item>
      <item>Nela Šućura-Gorupić</item>
    </derivirana_varijabla>
  </DomainObject.Predmet.SudioniciListNaziv>
  <DomainObject.Predmet.SudioniciListAdressOIB>
    <izvorni_sadrzaj>
      <item>GORUP-TRGOVINA d.o.o.,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izvorni_sadrzaj>
    <derivirana_varijabla naziv="DomainObject.Predmet.SudioniciListAdressOIB_1">
      <item>GORUP-TRGOVINA d.o.o., OIB 30901418050, Drenovac 10,10000 Zagreb</item>
      <item>FINA Regionalni centar Zagreb, OIB 85821130368, Trg svibanjskih žrtava 1995. 1,10000 Zagreb</item>
      <item>Jasenko Gorupić, OIB 72503605372, Drenovac 10,10000 Zagreb</item>
      <item>Nela Šućura-Gorupić, OIB 60913069306, Drenovac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30901418050</item>
      <item>, OIB 85821130368</item>
      <item>, OIB 72503605372</item>
      <item>, OIB 60913069306</item>
    </izvorni_sadrzaj>
    <derivirana_varijabla naziv="DomainObject.Predmet.SudioniciListNazivOIB_1">
      <item>, OIB 30901418050</item>
      <item>, OIB 85821130368</item>
      <item>, OIB 72503605372</item>
      <item>, OIB 60913069306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2736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2016-02-18T09:36:00Z</dcterms:created>
  <dc:creator>Korisnik</dc:creator>
  <cp:lastModifiedBy>Draženka Prpić</cp:lastModifiedBy>
  <cp:lastPrinted>2016-02-18T09:39:00Z</cp:lastPrinted>
  <dcterms:modified xmlns:xsi="http://www.w3.org/2001/XMLSchema-instance" xsi:type="dcterms:W3CDTF">2016-02-18T09:39:00Z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