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802CD" w:rsidR="00C717BD" w:rsidRPr="004666FB">
        <w:tc>
          <w:tcPr>
            <w:tcW w:type="dxa" w:w="2829"/>
            <w:shd w:fill="auto" w:color="auto" w:val="clear"/>
          </w:tcPr>
          <w:p w:rsidRDefault="00565452" w:rsidP="00F802CD" w:rsidR="00C717BD" w:rsidRPr="004666FB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717BD" w:rsidP="00F802CD" w:rsidR="00C717BD" w:rsidRPr="004666FB">
            <w:pPr>
              <w:spacing w:before="120"/>
              <w:jc w:val="center"/>
              <w:rPr>
                <w:szCs w:val="24"/>
              </w:rPr>
            </w:pPr>
            <w:r w:rsidRPr="004666FB">
              <w:rPr>
                <w:szCs w:val="24"/>
              </w:rPr>
              <w:t>Republika Hrvatska</w:t>
            </w:r>
          </w:p>
          <w:p w:rsidRDefault="00C717BD" w:rsidP="00F802CD" w:rsidR="00C717BD" w:rsidRPr="004666FB">
            <w:pPr>
              <w:jc w:val="center"/>
              <w:rPr>
                <w:szCs w:val="24"/>
              </w:rPr>
            </w:pPr>
            <w:r w:rsidRPr="004666FB">
              <w:rPr>
                <w:szCs w:val="24"/>
              </w:rPr>
              <w:t>Trgovački sud u Varaždinu</w:t>
            </w:r>
          </w:p>
          <w:p w:rsidRDefault="00C717BD" w:rsidP="00F802CD" w:rsidR="00C717BD" w:rsidRPr="004666FB">
            <w:pPr>
              <w:jc w:val="center"/>
              <w:rPr>
                <w:szCs w:val="24"/>
              </w:rPr>
            </w:pPr>
            <w:r w:rsidRPr="004666FB">
              <w:rPr>
                <w:szCs w:val="24"/>
              </w:rPr>
              <w:t>Varaždin, Braće Radić 2</w:t>
            </w:r>
          </w:p>
        </w:tc>
      </w:tr>
    </w:tbl>
    <w:p w14:textId="5166919" w14:paraId="5166919" w:rsidRDefault="00184E5B" w:rsidP="00184E5B" w:rsidR="00173E26">
      <w:pPr>
        <w:ind w:firstLine="720" w:left="5040"/>
        <w15:collapsed w:val="false"/>
      </w:pPr>
      <w:r>
        <w:t xml:space="preserve">         Poslovni broj: 4 St-233/13-55</w:t>
      </w:r>
    </w:p>
    <w:p w:rsidRDefault="00184E5B" w:rsidP="00184E5B" w:rsidR="00184E5B" w:rsidRPr="004666FB">
      <w:pPr>
        <w:ind w:firstLine="720" w:left="5040"/>
        <w:rPr>
          <w:szCs w:val="24"/>
          <w:lang w:val="hr-HR"/>
        </w:rPr>
      </w:pPr>
    </w:p>
    <w:p w:rsidRDefault="00173E26" w:rsidP="00173E26" w:rsidR="00173E26" w:rsidRPr="004666FB">
      <w:pPr>
        <w:jc w:val="right"/>
        <w:rPr>
          <w:szCs w:val="24"/>
          <w:lang w:val="hr-HR"/>
        </w:rPr>
      </w:pPr>
    </w:p>
    <w:p w:rsidRDefault="00173E26" w:rsidP="00173E26" w:rsidR="00173E26" w:rsidRPr="004666FB">
      <w:pPr>
        <w:jc w:val="center"/>
        <w:rPr>
          <w:szCs w:val="24"/>
          <w:lang w:val="hr-HR"/>
        </w:rPr>
      </w:pPr>
      <w:r w:rsidRPr="004666FB">
        <w:rPr>
          <w:szCs w:val="24"/>
          <w:lang w:val="hr-HR"/>
        </w:rPr>
        <w:t>R E P U B L I K A    H R V A  T S K A</w:t>
      </w:r>
    </w:p>
    <w:p w:rsidRDefault="00173E26" w:rsidP="00173E26" w:rsidR="00173E26" w:rsidRPr="004666FB">
      <w:pPr>
        <w:jc w:val="both"/>
        <w:rPr>
          <w:szCs w:val="24"/>
          <w:lang w:val="hr-HR"/>
        </w:rPr>
      </w:pPr>
    </w:p>
    <w:p w:rsidRDefault="00173E26" w:rsidP="00173E26" w:rsidR="00173E26" w:rsidRPr="004666FB">
      <w:pPr>
        <w:jc w:val="center"/>
        <w:rPr>
          <w:szCs w:val="24"/>
          <w:lang w:val="hr-HR"/>
        </w:rPr>
      </w:pPr>
      <w:r w:rsidRPr="004666FB">
        <w:rPr>
          <w:szCs w:val="24"/>
          <w:lang w:val="hr-HR"/>
        </w:rPr>
        <w:t>R J E Š E NJ E</w:t>
      </w:r>
    </w:p>
    <w:p w:rsidRDefault="00173E26" w:rsidP="00173E26" w:rsidR="00173E26" w:rsidRPr="004666FB">
      <w:pPr>
        <w:jc w:val="center"/>
        <w:rPr>
          <w:szCs w:val="24"/>
          <w:lang w:val="hr-HR"/>
        </w:rPr>
      </w:pPr>
    </w:p>
    <w:p w:rsidRDefault="007E087A" w:rsidP="00173E26" w:rsidR="00173E26" w:rsidRPr="004666F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Trgovački sud u V</w:t>
      </w:r>
      <w:r w:rsidRPr="004666FB">
        <w:rPr>
          <w:szCs w:val="24"/>
          <w:lang w:val="hr-HR"/>
        </w:rPr>
        <w:t>araždinu</w:t>
      </w:r>
      <w:r>
        <w:rPr>
          <w:szCs w:val="24"/>
          <w:lang w:val="hr-HR"/>
        </w:rPr>
        <w:t xml:space="preserve"> </w:t>
      </w:r>
      <w:r w:rsidR="00173E26" w:rsidRPr="004666FB">
        <w:rPr>
          <w:szCs w:val="24"/>
          <w:lang w:val="hr-HR"/>
        </w:rPr>
        <w:t xml:space="preserve"> po sucu toga suda Iris Hatvalić Nemec, kao stečajnom sucu, u stečajnom postupku nad dužnikom</w:t>
      </w:r>
      <w:r w:rsidR="00A86B81" w:rsidRPr="004666FB">
        <w:rPr>
          <w:szCs w:val="24"/>
          <w:lang w:val="hr-HR"/>
        </w:rPr>
        <w:t xml:space="preserve"> </w:t>
      </w:r>
      <w:r w:rsidR="00C717BD" w:rsidRPr="004666FB">
        <w:rPr>
          <w:szCs w:val="24"/>
        </w:rPr>
        <w:t>FAGUS d.o.o. "u stečaju", Ivanec, Metoda Hrga 19, OIB: 12719675265, zastupanom po stečajnom upravitelju Želimiru Uršulinu iz Ivanca</w:t>
      </w:r>
      <w:r w:rsidR="00A86B81" w:rsidRPr="004666FB">
        <w:rPr>
          <w:szCs w:val="24"/>
          <w:lang w:val="hr-HR"/>
        </w:rPr>
        <w:t xml:space="preserve">, </w:t>
      </w:r>
      <w:r w:rsidR="001B59AE">
        <w:rPr>
          <w:szCs w:val="24"/>
          <w:lang w:val="hr-HR"/>
        </w:rPr>
        <w:t>13</w:t>
      </w:r>
      <w:r w:rsidR="00C717BD" w:rsidRPr="004666FB">
        <w:rPr>
          <w:szCs w:val="24"/>
          <w:lang w:val="hr-HR"/>
        </w:rPr>
        <w:t>. listopada 2017</w:t>
      </w:r>
      <w:r w:rsidR="00A86B81" w:rsidRPr="004666FB">
        <w:rPr>
          <w:szCs w:val="24"/>
          <w:lang w:val="hr-HR"/>
        </w:rPr>
        <w:t>.</w:t>
      </w:r>
    </w:p>
    <w:p w:rsidRDefault="00173E26" w:rsidP="00C4415A" w:rsidR="00334420" w:rsidRPr="004666FB">
      <w:pPr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ab/>
      </w:r>
    </w:p>
    <w:p w:rsidRDefault="00334420" w:rsidR="00334420" w:rsidRPr="004666FB">
      <w:pPr>
        <w:jc w:val="center"/>
        <w:rPr>
          <w:szCs w:val="24"/>
          <w:lang w:val="hr-HR"/>
        </w:rPr>
      </w:pPr>
      <w:r w:rsidRPr="004666FB">
        <w:rPr>
          <w:szCs w:val="24"/>
          <w:lang w:val="hr-HR"/>
        </w:rPr>
        <w:t>r i j e š i o     j e:</w:t>
      </w:r>
    </w:p>
    <w:p w:rsidRDefault="00334420" w:rsidR="00334420" w:rsidRPr="004666FB">
      <w:pPr>
        <w:rPr>
          <w:szCs w:val="24"/>
          <w:lang w:val="hr-HR"/>
        </w:rPr>
      </w:pPr>
    </w:p>
    <w:p w:rsidRDefault="00C717BD" w:rsidP="00C717BD" w:rsidR="00C717BD" w:rsidRPr="004666FB">
      <w:pPr>
        <w:numPr>
          <w:ilvl w:val="0"/>
          <w:numId w:val="9"/>
        </w:numPr>
        <w:jc w:val="both"/>
        <w:rPr>
          <w:szCs w:val="24"/>
        </w:rPr>
      </w:pPr>
      <w:r w:rsidRPr="004666FB">
        <w:rPr>
          <w:szCs w:val="24"/>
        </w:rPr>
        <w:t xml:space="preserve">Ponuditelju GREGUR-INVEST d.o.o. iz Ivanca, Metoda Hrga 19, OIB: 85409993966 dosuđuju se cijele nekretnine upisane u zk. uložak 9530 k.o. Ivanec, čestica broj 9780 oranica Krći od 2024 m2 i čestica broj 9781 šuma Krći od 1717 m2 te cijela nekretnina upisana u z.k. ul. broj 8106 k.o. Ivanec, čestica broj 9777/1 šuma Putarovo od 3074 m2, za cijenu u iznosu od 42.000,00 kn. </w:t>
      </w:r>
    </w:p>
    <w:p w:rsidRDefault="00A3707C" w:rsidP="00A3707C" w:rsidR="00A3707C" w:rsidRPr="004666FB">
      <w:pPr>
        <w:ind w:firstLine="708"/>
        <w:jc w:val="both"/>
        <w:rPr>
          <w:color w:val="FF0000"/>
          <w:szCs w:val="24"/>
          <w:lang w:val="hr-HR"/>
        </w:rPr>
      </w:pPr>
    </w:p>
    <w:p w:rsidRDefault="00F25A27" w:rsidP="00C717BD" w:rsidR="00334420" w:rsidRPr="004666FB">
      <w:pPr>
        <w:ind w:hanging="273" w:left="993"/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>2</w:t>
      </w:r>
      <w:r w:rsidR="005D0BB3" w:rsidRPr="004666FB">
        <w:rPr>
          <w:szCs w:val="24"/>
          <w:lang w:val="hr-HR"/>
        </w:rPr>
        <w:t>.</w:t>
      </w:r>
      <w:r w:rsidR="009E0D33">
        <w:rPr>
          <w:szCs w:val="24"/>
          <w:lang w:val="hr-HR"/>
        </w:rPr>
        <w:t xml:space="preserve"> Nekretnine</w:t>
      </w:r>
      <w:r w:rsidR="00E92DC6" w:rsidRPr="004666FB">
        <w:rPr>
          <w:szCs w:val="24"/>
          <w:lang w:val="hr-HR"/>
        </w:rPr>
        <w:t xml:space="preserve"> iz točke 1</w:t>
      </w:r>
      <w:r w:rsidR="00334420" w:rsidRPr="004666FB">
        <w:rPr>
          <w:szCs w:val="24"/>
          <w:lang w:val="hr-HR"/>
        </w:rPr>
        <w:t>. ovog rješenja predati će se</w:t>
      </w:r>
      <w:r w:rsidR="00AB3D3E" w:rsidRPr="004666FB">
        <w:rPr>
          <w:szCs w:val="24"/>
          <w:lang w:val="hr-HR"/>
        </w:rPr>
        <w:t xml:space="preserve"> ponudi</w:t>
      </w:r>
      <w:r w:rsidR="00A3707C" w:rsidRPr="004666FB">
        <w:rPr>
          <w:szCs w:val="24"/>
          <w:lang w:val="hr-HR"/>
        </w:rPr>
        <w:t>telju</w:t>
      </w:r>
      <w:r w:rsidR="00AB3D3E" w:rsidRPr="004666FB">
        <w:rPr>
          <w:szCs w:val="24"/>
          <w:lang w:val="hr-HR"/>
        </w:rPr>
        <w:t xml:space="preserve"> </w:t>
      </w:r>
      <w:r w:rsidR="00C717BD" w:rsidRPr="004666FB">
        <w:rPr>
          <w:szCs w:val="24"/>
        </w:rPr>
        <w:t>GREGUR-INVEST d.o.o. iz Ivanca, Metoda Hrga 19, OIB: 85409993966</w:t>
      </w:r>
      <w:r w:rsidR="00A3707C" w:rsidRPr="004666FB">
        <w:rPr>
          <w:szCs w:val="24"/>
          <w:lang w:val="hr-HR"/>
        </w:rPr>
        <w:t xml:space="preserve"> </w:t>
      </w:r>
      <w:r w:rsidR="00334420" w:rsidRPr="004666FB">
        <w:rPr>
          <w:szCs w:val="24"/>
          <w:lang w:val="hr-HR"/>
        </w:rPr>
        <w:t xml:space="preserve">nakon što </w:t>
      </w:r>
      <w:r w:rsidR="00AB3D3E" w:rsidRPr="004666FB">
        <w:rPr>
          <w:szCs w:val="24"/>
          <w:lang w:val="hr-HR"/>
        </w:rPr>
        <w:t>ponudi</w:t>
      </w:r>
      <w:r w:rsidR="009E0D33">
        <w:rPr>
          <w:szCs w:val="24"/>
          <w:lang w:val="hr-HR"/>
        </w:rPr>
        <w:t>telj u roku od</w:t>
      </w:r>
      <w:r w:rsidR="00334420" w:rsidRPr="004666FB">
        <w:rPr>
          <w:szCs w:val="24"/>
          <w:lang w:val="hr-HR"/>
        </w:rPr>
        <w:t xml:space="preserve"> dana</w:t>
      </w:r>
      <w:r w:rsidR="00DE5B16" w:rsidRPr="004666FB">
        <w:rPr>
          <w:szCs w:val="24"/>
          <w:lang w:val="hr-HR"/>
        </w:rPr>
        <w:t xml:space="preserve"> od održanog ročišta za prodaju</w:t>
      </w:r>
      <w:r w:rsidR="00334420" w:rsidRPr="004666FB">
        <w:rPr>
          <w:szCs w:val="24"/>
          <w:lang w:val="hr-HR"/>
        </w:rPr>
        <w:t xml:space="preserve"> položi</w:t>
      </w:r>
      <w:r w:rsidR="00F66878" w:rsidRPr="004666FB">
        <w:rPr>
          <w:szCs w:val="24"/>
          <w:lang w:val="hr-HR"/>
        </w:rPr>
        <w:t xml:space="preserve"> razliku kupovnine </w:t>
      </w:r>
      <w:r w:rsidR="00334420" w:rsidRPr="004666FB">
        <w:rPr>
          <w:szCs w:val="24"/>
          <w:lang w:val="hr-HR"/>
        </w:rPr>
        <w:t xml:space="preserve">u iznosu od </w:t>
      </w:r>
      <w:r w:rsidR="00C717BD" w:rsidRPr="004666FB">
        <w:rPr>
          <w:szCs w:val="24"/>
          <w:lang w:val="hr-HR"/>
        </w:rPr>
        <w:t>37.840,00</w:t>
      </w:r>
      <w:r w:rsidR="00334420" w:rsidRPr="004666FB">
        <w:rPr>
          <w:szCs w:val="24"/>
          <w:lang w:val="hr-HR"/>
        </w:rPr>
        <w:t xml:space="preserve"> </w:t>
      </w:r>
      <w:r w:rsidR="00F66878" w:rsidRPr="004666FB">
        <w:rPr>
          <w:szCs w:val="24"/>
          <w:lang w:val="hr-HR"/>
        </w:rPr>
        <w:t>kuna</w:t>
      </w:r>
      <w:r w:rsidR="00BF66E9" w:rsidRPr="004666FB">
        <w:rPr>
          <w:szCs w:val="24"/>
          <w:lang w:val="hr-HR"/>
        </w:rPr>
        <w:t xml:space="preserve"> i nakon što ovo </w:t>
      </w:r>
      <w:r w:rsidR="00334420" w:rsidRPr="004666FB">
        <w:rPr>
          <w:szCs w:val="24"/>
          <w:lang w:val="hr-HR"/>
        </w:rPr>
        <w:t xml:space="preserve">rješenje postane  pravomoćno. </w:t>
      </w:r>
    </w:p>
    <w:p w:rsidRDefault="007C3F82" w:rsidP="005D0BB3" w:rsidR="007C3F82" w:rsidRPr="004666FB">
      <w:pPr>
        <w:ind w:firstLine="720"/>
        <w:jc w:val="both"/>
        <w:rPr>
          <w:szCs w:val="24"/>
          <w:lang w:val="hr-HR"/>
        </w:rPr>
      </w:pPr>
    </w:p>
    <w:p w:rsidRDefault="00F25A27" w:rsidP="00C717BD" w:rsidR="00874032" w:rsidRPr="004666FB">
      <w:pPr>
        <w:ind w:hanging="273" w:left="993"/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>3</w:t>
      </w:r>
      <w:r w:rsidR="005D0BB3" w:rsidRPr="004666FB">
        <w:rPr>
          <w:szCs w:val="24"/>
          <w:lang w:val="hr-HR"/>
        </w:rPr>
        <w:t>.</w:t>
      </w:r>
      <w:r w:rsidR="00BF66E9" w:rsidRPr="004666FB">
        <w:rPr>
          <w:szCs w:val="24"/>
          <w:lang w:val="hr-HR"/>
        </w:rPr>
        <w:t xml:space="preserve"> </w:t>
      </w:r>
      <w:r w:rsidR="00F66878" w:rsidRPr="004666FB">
        <w:rPr>
          <w:szCs w:val="24"/>
          <w:lang w:val="hr-HR"/>
        </w:rPr>
        <w:t>Nakon pravomoćnosti ovog rješenja i nakon što kupac položi</w:t>
      </w:r>
      <w:r w:rsidR="00BF66E9" w:rsidRPr="004666FB">
        <w:rPr>
          <w:szCs w:val="24"/>
          <w:lang w:val="hr-HR"/>
        </w:rPr>
        <w:t xml:space="preserve"> razliku kupovnine</w:t>
      </w:r>
      <w:r w:rsidR="00F66878" w:rsidRPr="004666FB">
        <w:rPr>
          <w:szCs w:val="24"/>
          <w:lang w:val="hr-HR"/>
        </w:rPr>
        <w:t xml:space="preserve"> </w:t>
      </w:r>
      <w:r w:rsidR="009E0D33">
        <w:rPr>
          <w:szCs w:val="24"/>
          <w:lang w:val="hr-HR"/>
        </w:rPr>
        <w:t>Općinski sud</w:t>
      </w:r>
      <w:r w:rsidR="009E0D33" w:rsidRPr="004666FB">
        <w:rPr>
          <w:szCs w:val="24"/>
          <w:lang w:val="hr-HR"/>
        </w:rPr>
        <w:t xml:space="preserve"> u Varaždinu, zemljišnoknjižn</w:t>
      </w:r>
      <w:r w:rsidR="009E0D33">
        <w:rPr>
          <w:szCs w:val="24"/>
          <w:lang w:val="hr-HR"/>
        </w:rPr>
        <w:t>i odjel</w:t>
      </w:r>
      <w:r w:rsidR="009E0D33" w:rsidRPr="004666FB">
        <w:rPr>
          <w:szCs w:val="24"/>
          <w:lang w:val="hr-HR"/>
        </w:rPr>
        <w:t xml:space="preserve"> </w:t>
      </w:r>
      <w:r w:rsidR="009E0D33">
        <w:rPr>
          <w:szCs w:val="24"/>
          <w:lang w:val="hr-HR"/>
        </w:rPr>
        <w:t>Ivanec</w:t>
      </w:r>
      <w:r w:rsidR="00C717BD" w:rsidRPr="004666FB">
        <w:rPr>
          <w:szCs w:val="24"/>
          <w:lang w:val="hr-HR"/>
        </w:rPr>
        <w:t xml:space="preserve"> </w:t>
      </w:r>
      <w:r w:rsidR="00F66878" w:rsidRPr="004666FB">
        <w:rPr>
          <w:szCs w:val="24"/>
          <w:lang w:val="hr-HR"/>
        </w:rPr>
        <w:t>upisat će u korist ponuditelja</w:t>
      </w:r>
      <w:r w:rsidR="007C3F82" w:rsidRPr="004666FB">
        <w:rPr>
          <w:szCs w:val="24"/>
          <w:lang w:val="hr-HR"/>
        </w:rPr>
        <w:t xml:space="preserve"> </w:t>
      </w:r>
      <w:r w:rsidR="00C717BD" w:rsidRPr="004666FB">
        <w:rPr>
          <w:szCs w:val="24"/>
        </w:rPr>
        <w:t xml:space="preserve">GREGUR-INVEST d.o.o. iz Ivanca, Metoda Hrga 19, OIB: 85409993966 </w:t>
      </w:r>
      <w:r w:rsidR="00360123" w:rsidRPr="004666FB">
        <w:rPr>
          <w:szCs w:val="24"/>
          <w:lang w:val="hr-HR"/>
        </w:rPr>
        <w:t xml:space="preserve">pravo vlasništva na </w:t>
      </w:r>
      <w:r w:rsidR="00C717BD" w:rsidRPr="004666FB">
        <w:rPr>
          <w:szCs w:val="24"/>
          <w:lang w:val="hr-HR"/>
        </w:rPr>
        <w:t xml:space="preserve">nekretninama </w:t>
      </w:r>
      <w:r w:rsidR="001B59AE">
        <w:rPr>
          <w:szCs w:val="24"/>
        </w:rPr>
        <w:t>iz točke 1. izreke ovog rješenja.</w:t>
      </w:r>
    </w:p>
    <w:p w:rsidRDefault="00173E26" w:rsidP="00F3130E" w:rsidR="00F3130E" w:rsidRPr="004666FB">
      <w:pPr>
        <w:ind w:firstLine="720"/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 xml:space="preserve"> </w:t>
      </w:r>
    </w:p>
    <w:p w:rsidRDefault="00F25A27" w:rsidP="008C6164" w:rsidR="008C6164">
      <w:pPr>
        <w:ind w:firstLine="720"/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>4</w:t>
      </w:r>
      <w:r w:rsidR="00BF66E9" w:rsidRPr="004666FB">
        <w:rPr>
          <w:szCs w:val="24"/>
          <w:lang w:val="hr-HR"/>
        </w:rPr>
        <w:t>.</w:t>
      </w:r>
      <w:r w:rsidR="00B532A7" w:rsidRPr="004666FB">
        <w:rPr>
          <w:szCs w:val="24"/>
          <w:lang w:val="hr-HR"/>
        </w:rPr>
        <w:t xml:space="preserve"> Na nekretnini </w:t>
      </w:r>
      <w:r w:rsidR="001B59AE">
        <w:rPr>
          <w:szCs w:val="24"/>
          <w:lang w:val="hr-HR"/>
        </w:rPr>
        <w:t xml:space="preserve">upisanoj </w:t>
      </w:r>
      <w:r w:rsidR="001B59AE" w:rsidRPr="004666FB">
        <w:rPr>
          <w:szCs w:val="24"/>
        </w:rPr>
        <w:t>u zk. uložak 9530 k.o. Ivanec, čestica broj 9780 oranica Krći od 2024 m2 i čestica broj 9781 šuma Krći od 1717 m2</w:t>
      </w:r>
      <w:r w:rsidR="001B59AE">
        <w:rPr>
          <w:szCs w:val="24"/>
        </w:rPr>
        <w:t xml:space="preserve"> </w:t>
      </w:r>
      <w:r w:rsidR="001B59AE">
        <w:rPr>
          <w:szCs w:val="24"/>
          <w:lang w:val="hr-HR"/>
        </w:rPr>
        <w:t xml:space="preserve">određuje se brisanje upisanih prava i tereta pod brojem Z-1557/12, Z-2845/12, Z-2957/12, Z-2017/13, Z-2321/13, </w:t>
      </w:r>
      <w:r w:rsidR="001A335B">
        <w:rPr>
          <w:szCs w:val="24"/>
          <w:lang w:val="hr-HR"/>
        </w:rPr>
        <w:t xml:space="preserve">Z-7940/17, </w:t>
      </w:r>
      <w:r w:rsidR="001B59AE">
        <w:rPr>
          <w:szCs w:val="24"/>
          <w:lang w:val="hr-HR"/>
        </w:rPr>
        <w:t>kao i brisanje zabilježbe rješenja o dosudi.</w:t>
      </w:r>
    </w:p>
    <w:p w:rsidRDefault="001B59AE" w:rsidP="008C6164" w:rsidR="001B59AE" w:rsidRPr="004666FB">
      <w:pPr>
        <w:ind w:firstLine="720"/>
        <w:jc w:val="both"/>
        <w:rPr>
          <w:szCs w:val="24"/>
          <w:lang w:val="hr-HR"/>
        </w:rPr>
      </w:pPr>
    </w:p>
    <w:p w:rsidRDefault="00F25A27" w:rsidP="001B59AE" w:rsidR="001B59AE">
      <w:pPr>
        <w:ind w:firstLine="720"/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>5</w:t>
      </w:r>
      <w:r w:rsidR="00E92DC6" w:rsidRPr="004666FB">
        <w:rPr>
          <w:szCs w:val="24"/>
          <w:lang w:val="hr-HR"/>
        </w:rPr>
        <w:t xml:space="preserve">. </w:t>
      </w:r>
      <w:r w:rsidR="001B59AE" w:rsidRPr="004666FB">
        <w:rPr>
          <w:szCs w:val="24"/>
          <w:lang w:val="hr-HR"/>
        </w:rPr>
        <w:t xml:space="preserve">Na nekretnini </w:t>
      </w:r>
      <w:r w:rsidR="001B59AE">
        <w:rPr>
          <w:szCs w:val="24"/>
          <w:lang w:val="hr-HR"/>
        </w:rPr>
        <w:t xml:space="preserve">upisanoj </w:t>
      </w:r>
      <w:r w:rsidR="001B59AE" w:rsidRPr="004666FB">
        <w:rPr>
          <w:szCs w:val="24"/>
        </w:rPr>
        <w:t xml:space="preserve">u </w:t>
      </w:r>
      <w:r w:rsidR="00D85D21" w:rsidRPr="004666FB">
        <w:rPr>
          <w:szCs w:val="24"/>
        </w:rPr>
        <w:t>z.k. ul. broj 8106 k.o. Ivanec, čestica broj 9777/1 šuma Putarovo od 3074 m2</w:t>
      </w:r>
      <w:r w:rsidR="00D85D21">
        <w:rPr>
          <w:szCs w:val="24"/>
        </w:rPr>
        <w:t xml:space="preserve"> </w:t>
      </w:r>
      <w:r w:rsidR="001B59AE">
        <w:rPr>
          <w:szCs w:val="24"/>
          <w:lang w:val="hr-HR"/>
        </w:rPr>
        <w:t>određuje se brisanje upisanih prava i ter</w:t>
      </w:r>
      <w:r w:rsidR="00D85D21">
        <w:rPr>
          <w:szCs w:val="24"/>
          <w:lang w:val="hr-HR"/>
        </w:rPr>
        <w:t>eta pod brojem Z-1557/12, Z-2728</w:t>
      </w:r>
      <w:r w:rsidR="001B59AE">
        <w:rPr>
          <w:szCs w:val="24"/>
          <w:lang w:val="hr-HR"/>
        </w:rPr>
        <w:t xml:space="preserve">/12, Z-2957/12, Z-2017/13, Z-2321/13, </w:t>
      </w:r>
      <w:r w:rsidR="001A335B">
        <w:rPr>
          <w:szCs w:val="24"/>
          <w:lang w:val="hr-HR"/>
        </w:rPr>
        <w:t xml:space="preserve">Z-7940/17, </w:t>
      </w:r>
      <w:r w:rsidR="001B59AE">
        <w:rPr>
          <w:szCs w:val="24"/>
          <w:lang w:val="hr-HR"/>
        </w:rPr>
        <w:t>kao i brisanje zabilježbe rješenja o dosudi.</w:t>
      </w:r>
    </w:p>
    <w:p w:rsidRDefault="001B59AE" w:rsidP="00F3130E" w:rsidR="001B59AE">
      <w:pPr>
        <w:ind w:firstLine="720"/>
        <w:jc w:val="both"/>
        <w:rPr>
          <w:szCs w:val="24"/>
          <w:lang w:val="hr-HR"/>
        </w:rPr>
      </w:pPr>
    </w:p>
    <w:p w:rsidRDefault="001B59AE" w:rsidP="00F3130E" w:rsidR="00F3130E" w:rsidRPr="004666FB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6. </w:t>
      </w:r>
      <w:r w:rsidR="00E92DC6" w:rsidRPr="004666FB">
        <w:rPr>
          <w:szCs w:val="24"/>
          <w:lang w:val="hr-HR"/>
        </w:rPr>
        <w:t xml:space="preserve">Nalaže se </w:t>
      </w:r>
      <w:r w:rsidR="009E0D33">
        <w:rPr>
          <w:szCs w:val="24"/>
          <w:lang w:val="hr-HR"/>
        </w:rPr>
        <w:t>Općinskom sudu</w:t>
      </w:r>
      <w:r w:rsidR="00AC5028" w:rsidRPr="004666FB">
        <w:rPr>
          <w:szCs w:val="24"/>
          <w:lang w:val="hr-HR"/>
        </w:rPr>
        <w:t xml:space="preserve"> u </w:t>
      </w:r>
      <w:r w:rsidR="002D3A93" w:rsidRPr="004666FB">
        <w:rPr>
          <w:szCs w:val="24"/>
          <w:lang w:val="hr-HR"/>
        </w:rPr>
        <w:t>Varaždinu</w:t>
      </w:r>
      <w:r w:rsidR="00C717BD" w:rsidRPr="004666FB">
        <w:rPr>
          <w:szCs w:val="24"/>
          <w:lang w:val="hr-HR"/>
        </w:rPr>
        <w:t xml:space="preserve">, </w:t>
      </w:r>
      <w:r w:rsidR="009E0D33" w:rsidRPr="004666FB">
        <w:rPr>
          <w:szCs w:val="24"/>
          <w:lang w:val="hr-HR"/>
        </w:rPr>
        <w:t>zemljišnoknjižn</w:t>
      </w:r>
      <w:r w:rsidR="009E0D33">
        <w:rPr>
          <w:szCs w:val="24"/>
          <w:lang w:val="hr-HR"/>
        </w:rPr>
        <w:t>i odjel</w:t>
      </w:r>
      <w:r w:rsidR="009E0D33" w:rsidRPr="004666FB">
        <w:rPr>
          <w:szCs w:val="24"/>
          <w:lang w:val="hr-HR"/>
        </w:rPr>
        <w:t xml:space="preserve"> </w:t>
      </w:r>
      <w:r w:rsidR="009E0D33">
        <w:rPr>
          <w:szCs w:val="24"/>
          <w:lang w:val="hr-HR"/>
        </w:rPr>
        <w:t>Ivanec</w:t>
      </w:r>
      <w:r w:rsidR="00F3130E" w:rsidRPr="004666FB">
        <w:rPr>
          <w:szCs w:val="24"/>
          <w:lang w:val="hr-HR"/>
        </w:rPr>
        <w:t xml:space="preserve"> zabilježba rješenja o dosudi odmah po primitku  ovog  rješenja. </w:t>
      </w:r>
    </w:p>
    <w:p w:rsidRDefault="00360123" w:rsidP="00360123" w:rsidR="00360123" w:rsidRPr="004666FB">
      <w:pPr>
        <w:jc w:val="both"/>
        <w:rPr>
          <w:szCs w:val="24"/>
          <w:lang w:val="hr-HR"/>
        </w:rPr>
      </w:pPr>
    </w:p>
    <w:p w:rsidRDefault="001B59AE" w:rsidP="00F43E27" w:rsidR="00FB4339" w:rsidRPr="004666FB">
      <w:pPr>
        <w:ind w:firstLine="720"/>
        <w:jc w:val="both"/>
        <w:rPr>
          <w:color w:val="FF0000"/>
          <w:szCs w:val="24"/>
          <w:lang w:val="hr-HR"/>
        </w:rPr>
      </w:pPr>
      <w:r>
        <w:rPr>
          <w:szCs w:val="24"/>
          <w:lang w:val="hr-HR"/>
        </w:rPr>
        <w:lastRenderedPageBreak/>
        <w:t>7</w:t>
      </w:r>
      <w:r w:rsidR="005D0BB3" w:rsidRPr="004666FB">
        <w:rPr>
          <w:szCs w:val="24"/>
          <w:lang w:val="hr-HR"/>
        </w:rPr>
        <w:t>.</w:t>
      </w:r>
      <w:r w:rsidR="00F61868" w:rsidRPr="004666FB">
        <w:rPr>
          <w:szCs w:val="24"/>
          <w:lang w:val="hr-HR"/>
        </w:rPr>
        <w:t xml:space="preserve"> </w:t>
      </w:r>
      <w:r w:rsidR="007C3F82" w:rsidRPr="004666FB">
        <w:rPr>
          <w:szCs w:val="24"/>
          <w:lang w:val="hr-HR"/>
        </w:rPr>
        <w:t xml:space="preserve"> </w:t>
      </w:r>
      <w:r w:rsidR="00360123" w:rsidRPr="004666FB">
        <w:rPr>
          <w:szCs w:val="24"/>
          <w:lang w:val="hr-HR"/>
        </w:rPr>
        <w:t xml:space="preserve">Nalaže se </w:t>
      </w:r>
      <w:r w:rsidR="009E0D33">
        <w:rPr>
          <w:szCs w:val="24"/>
          <w:lang w:val="hr-HR"/>
        </w:rPr>
        <w:t>Općinskom sudu</w:t>
      </w:r>
      <w:r w:rsidR="009E0D33" w:rsidRPr="004666FB">
        <w:rPr>
          <w:szCs w:val="24"/>
          <w:lang w:val="hr-HR"/>
        </w:rPr>
        <w:t xml:space="preserve"> u Varaždinu, zemljišnoknjižn</w:t>
      </w:r>
      <w:r w:rsidR="009E0D33">
        <w:rPr>
          <w:szCs w:val="24"/>
          <w:lang w:val="hr-HR"/>
        </w:rPr>
        <w:t>i odjel</w:t>
      </w:r>
      <w:r w:rsidR="009E0D33" w:rsidRPr="004666FB">
        <w:rPr>
          <w:szCs w:val="24"/>
          <w:lang w:val="hr-HR"/>
        </w:rPr>
        <w:t xml:space="preserve"> </w:t>
      </w:r>
      <w:r w:rsidR="009E0D33">
        <w:rPr>
          <w:szCs w:val="24"/>
          <w:lang w:val="hr-HR"/>
        </w:rPr>
        <w:t>Ivanec</w:t>
      </w:r>
      <w:r w:rsidR="009E0D33" w:rsidRPr="004666FB">
        <w:rPr>
          <w:szCs w:val="24"/>
          <w:lang w:val="hr-HR"/>
        </w:rPr>
        <w:t xml:space="preserve"> </w:t>
      </w:r>
      <w:r w:rsidR="00360123" w:rsidRPr="004666FB">
        <w:rPr>
          <w:szCs w:val="24"/>
          <w:lang w:val="hr-HR"/>
        </w:rPr>
        <w:t>upis prava  vlasništva</w:t>
      </w:r>
      <w:r w:rsidR="008C6164" w:rsidRPr="004666FB">
        <w:rPr>
          <w:szCs w:val="24"/>
          <w:lang w:val="hr-HR"/>
        </w:rPr>
        <w:t xml:space="preserve"> </w:t>
      </w:r>
      <w:r w:rsidR="00C717BD" w:rsidRPr="004666FB">
        <w:rPr>
          <w:szCs w:val="24"/>
          <w:lang w:val="hr-HR"/>
        </w:rPr>
        <w:t>na nekretninama</w:t>
      </w:r>
      <w:r w:rsidR="00360123" w:rsidRPr="004666FB">
        <w:rPr>
          <w:szCs w:val="24"/>
          <w:lang w:val="hr-HR"/>
        </w:rPr>
        <w:t xml:space="preserve"> </w:t>
      </w:r>
      <w:r w:rsidR="00874032" w:rsidRPr="004666FB">
        <w:rPr>
          <w:szCs w:val="24"/>
          <w:lang w:val="hr-HR"/>
        </w:rPr>
        <w:t>iz toč</w:t>
      </w:r>
      <w:r w:rsidR="00E92DC6" w:rsidRPr="004666FB">
        <w:rPr>
          <w:szCs w:val="24"/>
          <w:lang w:val="hr-HR"/>
        </w:rPr>
        <w:t>k</w:t>
      </w:r>
      <w:r w:rsidR="00874032" w:rsidRPr="004666FB">
        <w:rPr>
          <w:szCs w:val="24"/>
          <w:lang w:val="hr-HR"/>
        </w:rPr>
        <w:t>e 1. rješenja</w:t>
      </w:r>
      <w:r w:rsidR="008B335A" w:rsidRPr="004666FB">
        <w:rPr>
          <w:szCs w:val="24"/>
          <w:lang w:val="hr-HR"/>
        </w:rPr>
        <w:t xml:space="preserve"> </w:t>
      </w:r>
      <w:r w:rsidR="004D7741" w:rsidRPr="004666FB">
        <w:rPr>
          <w:szCs w:val="24"/>
          <w:lang w:val="hr-HR"/>
        </w:rPr>
        <w:t>za</w:t>
      </w:r>
      <w:r w:rsidR="00644674" w:rsidRPr="004666FB">
        <w:rPr>
          <w:szCs w:val="24"/>
          <w:lang w:val="hr-HR"/>
        </w:rPr>
        <w:t xml:space="preserve"> korist </w:t>
      </w:r>
      <w:r w:rsidR="00C717BD" w:rsidRPr="004666FB">
        <w:rPr>
          <w:szCs w:val="24"/>
        </w:rPr>
        <w:t>GREGUR-INVEST d.o.o. iz Ivanca, Metoda Hrga 19, OIB: 85409993966</w:t>
      </w:r>
      <w:r w:rsidR="00C717BD" w:rsidRPr="004666FB">
        <w:rPr>
          <w:szCs w:val="24"/>
          <w:lang w:val="hr-HR"/>
        </w:rPr>
        <w:t xml:space="preserve"> </w:t>
      </w:r>
      <w:r w:rsidR="00CC2CC9" w:rsidRPr="004666FB">
        <w:rPr>
          <w:szCs w:val="24"/>
          <w:lang w:val="hr-HR"/>
        </w:rPr>
        <w:t>nakon</w:t>
      </w:r>
      <w:r w:rsidR="00360123" w:rsidRPr="004666FB">
        <w:rPr>
          <w:szCs w:val="24"/>
          <w:lang w:val="hr-HR"/>
        </w:rPr>
        <w:t xml:space="preserve"> pravomoćnosti ovog rješenja</w:t>
      </w:r>
      <w:r w:rsidR="00CC2CC9" w:rsidRPr="004666FB">
        <w:rPr>
          <w:szCs w:val="24"/>
          <w:lang w:val="hr-HR"/>
        </w:rPr>
        <w:t xml:space="preserve"> i nakon što kupac položi</w:t>
      </w:r>
      <w:r w:rsidR="004B2E62" w:rsidRPr="004666FB">
        <w:rPr>
          <w:szCs w:val="24"/>
          <w:lang w:val="hr-HR"/>
        </w:rPr>
        <w:t xml:space="preserve"> </w:t>
      </w:r>
      <w:r w:rsidR="00F61868" w:rsidRPr="004666FB">
        <w:rPr>
          <w:szCs w:val="24"/>
          <w:lang w:val="hr-HR"/>
        </w:rPr>
        <w:t>razliku kupovnine</w:t>
      </w:r>
      <w:r w:rsidR="00360123" w:rsidRPr="004666FB">
        <w:rPr>
          <w:szCs w:val="24"/>
          <w:lang w:val="hr-HR"/>
        </w:rPr>
        <w:t>, a na temelju  pravomoć</w:t>
      </w:r>
      <w:r w:rsidR="00C717BD" w:rsidRPr="004666FB">
        <w:rPr>
          <w:szCs w:val="24"/>
          <w:lang w:val="hr-HR"/>
        </w:rPr>
        <w:t>nog rješenja o dosudi nekretnina</w:t>
      </w:r>
      <w:r w:rsidR="00360123" w:rsidRPr="004666FB">
        <w:rPr>
          <w:szCs w:val="24"/>
          <w:lang w:val="hr-HR"/>
        </w:rPr>
        <w:t xml:space="preserve"> i potvrde </w:t>
      </w:r>
      <w:r w:rsidR="004B2E62" w:rsidRPr="004666FB">
        <w:rPr>
          <w:szCs w:val="24"/>
          <w:lang w:val="hr-HR"/>
        </w:rPr>
        <w:t>suda da je kupac položio</w:t>
      </w:r>
      <w:r w:rsidR="00360123" w:rsidRPr="004666FB">
        <w:rPr>
          <w:szCs w:val="24"/>
          <w:lang w:val="hr-HR"/>
        </w:rPr>
        <w:t xml:space="preserve"> kupov</w:t>
      </w:r>
      <w:r w:rsidR="00CC2CC9" w:rsidRPr="004666FB">
        <w:rPr>
          <w:szCs w:val="24"/>
          <w:lang w:val="hr-HR"/>
        </w:rPr>
        <w:t>ninu u skladu s ovim</w:t>
      </w:r>
      <w:r w:rsidR="008A35DC" w:rsidRPr="004666FB">
        <w:rPr>
          <w:szCs w:val="24"/>
          <w:lang w:val="hr-HR"/>
        </w:rPr>
        <w:t xml:space="preserve">  rješenjem</w:t>
      </w:r>
      <w:r w:rsidR="00D85D21">
        <w:rPr>
          <w:szCs w:val="24"/>
          <w:lang w:val="hr-HR"/>
        </w:rPr>
        <w:t>.</w:t>
      </w:r>
      <w:r w:rsidR="00534F13" w:rsidRPr="004666FB">
        <w:rPr>
          <w:szCs w:val="24"/>
          <w:lang w:val="hr-HR"/>
        </w:rPr>
        <w:t xml:space="preserve"> </w:t>
      </w:r>
    </w:p>
    <w:p w:rsidRDefault="008A35DC" w:rsidP="00327243" w:rsidR="00AE0E70" w:rsidRPr="004666FB">
      <w:pPr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ab/>
      </w:r>
    </w:p>
    <w:p w:rsidRDefault="00F61868" w:rsidP="00327243" w:rsidR="008A35DC" w:rsidRPr="009E0D33">
      <w:pPr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ab/>
      </w:r>
      <w:r w:rsidR="001B59AE">
        <w:rPr>
          <w:szCs w:val="24"/>
          <w:lang w:val="hr-HR"/>
        </w:rPr>
        <w:t>8</w:t>
      </w:r>
      <w:r w:rsidR="00F25A27" w:rsidRPr="009E0D33">
        <w:rPr>
          <w:szCs w:val="24"/>
          <w:lang w:val="hr-HR"/>
        </w:rPr>
        <w:t xml:space="preserve">. Nalaže se </w:t>
      </w:r>
      <w:r w:rsidR="009E0D33" w:rsidRPr="009E0D33">
        <w:rPr>
          <w:szCs w:val="24"/>
          <w:lang w:val="hr-HR"/>
        </w:rPr>
        <w:t xml:space="preserve">Općinskom sudu u Varaždinu, zemljišnoknjižni odjel Ivanec </w:t>
      </w:r>
      <w:r w:rsidR="008A35DC" w:rsidRPr="009E0D33">
        <w:rPr>
          <w:szCs w:val="24"/>
          <w:lang w:val="hr-HR"/>
        </w:rPr>
        <w:t>brisanje pra</w:t>
      </w:r>
      <w:r w:rsidR="00CC2CC9" w:rsidRPr="009E0D33">
        <w:rPr>
          <w:szCs w:val="24"/>
          <w:lang w:val="hr-HR"/>
        </w:rPr>
        <w:t xml:space="preserve">va i tereta </w:t>
      </w:r>
      <w:r w:rsidR="002671E6" w:rsidRPr="009E0D33">
        <w:rPr>
          <w:szCs w:val="24"/>
          <w:lang w:val="hr-HR"/>
        </w:rPr>
        <w:t>u skladu s točkom 4</w:t>
      </w:r>
      <w:r w:rsidR="004B2E62" w:rsidRPr="009E0D33">
        <w:rPr>
          <w:szCs w:val="24"/>
          <w:lang w:val="hr-HR"/>
        </w:rPr>
        <w:t xml:space="preserve">. </w:t>
      </w:r>
      <w:r w:rsidR="00D85D21" w:rsidRPr="009E0D33">
        <w:rPr>
          <w:szCs w:val="24"/>
          <w:lang w:val="hr-HR"/>
        </w:rPr>
        <w:t>i 5.</w:t>
      </w:r>
      <w:r w:rsidR="00CC2CC9" w:rsidRPr="009E0D33">
        <w:rPr>
          <w:szCs w:val="24"/>
          <w:lang w:val="hr-HR"/>
        </w:rPr>
        <w:t xml:space="preserve"> izreke ovog rješenja nakon</w:t>
      </w:r>
      <w:r w:rsidR="008A35DC" w:rsidRPr="009E0D33">
        <w:rPr>
          <w:szCs w:val="24"/>
          <w:lang w:val="hr-HR"/>
        </w:rPr>
        <w:t xml:space="preserve"> pravomoćnosti ovog rješenja</w:t>
      </w:r>
      <w:r w:rsidR="00CC2CC9" w:rsidRPr="009E0D33">
        <w:rPr>
          <w:szCs w:val="24"/>
          <w:lang w:val="hr-HR"/>
        </w:rPr>
        <w:t xml:space="preserve"> i nakon što kupac položi kupovninu</w:t>
      </w:r>
      <w:r w:rsidR="008A35DC" w:rsidRPr="009E0D33">
        <w:rPr>
          <w:szCs w:val="24"/>
          <w:lang w:val="hr-HR"/>
        </w:rPr>
        <w:t>.</w:t>
      </w:r>
    </w:p>
    <w:p w:rsidRDefault="00951006" w:rsidP="005D0BB3" w:rsidR="00951006" w:rsidRPr="004666FB">
      <w:pPr>
        <w:ind w:firstLine="720"/>
        <w:jc w:val="both"/>
        <w:rPr>
          <w:szCs w:val="24"/>
          <w:lang w:val="hr-HR"/>
        </w:rPr>
      </w:pPr>
    </w:p>
    <w:p w:rsidRDefault="00334420" w:rsidR="00334420" w:rsidRPr="004666FB">
      <w:pPr>
        <w:jc w:val="both"/>
        <w:rPr>
          <w:szCs w:val="24"/>
          <w:lang w:val="hr-HR"/>
        </w:rPr>
      </w:pPr>
    </w:p>
    <w:p w:rsidRDefault="00334420" w:rsidR="00334420" w:rsidRPr="004666FB">
      <w:pPr>
        <w:ind w:firstLine="720" w:left="2880"/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 xml:space="preserve">    </w:t>
      </w:r>
      <w:r w:rsidR="00951006" w:rsidRPr="004666FB">
        <w:rPr>
          <w:szCs w:val="24"/>
          <w:lang w:val="hr-HR"/>
        </w:rPr>
        <w:t xml:space="preserve">      </w:t>
      </w:r>
      <w:r w:rsidRPr="004666FB">
        <w:rPr>
          <w:szCs w:val="24"/>
          <w:lang w:val="hr-HR"/>
        </w:rPr>
        <w:t xml:space="preserve"> Obrazloženje  </w:t>
      </w:r>
    </w:p>
    <w:p w:rsidRDefault="00334420" w:rsidR="00334420" w:rsidRPr="004666FB">
      <w:pPr>
        <w:jc w:val="both"/>
        <w:rPr>
          <w:szCs w:val="24"/>
          <w:lang w:val="hr-HR"/>
        </w:rPr>
      </w:pPr>
    </w:p>
    <w:p w:rsidRDefault="00334420" w:rsidR="009E0D33">
      <w:pPr>
        <w:jc w:val="both"/>
        <w:rPr>
          <w:szCs w:val="24"/>
        </w:rPr>
      </w:pPr>
      <w:r w:rsidRPr="004666FB">
        <w:rPr>
          <w:szCs w:val="24"/>
          <w:lang w:val="hr-HR"/>
        </w:rPr>
        <w:tab/>
        <w:t xml:space="preserve">Na usmenoj javnoj dražbi </w:t>
      </w:r>
      <w:r w:rsidR="00360123" w:rsidRPr="004666FB">
        <w:rPr>
          <w:szCs w:val="24"/>
          <w:lang w:val="hr-HR"/>
        </w:rPr>
        <w:t>radi</w:t>
      </w:r>
      <w:r w:rsidR="00C717BD" w:rsidRPr="004666FB">
        <w:rPr>
          <w:szCs w:val="24"/>
          <w:lang w:val="hr-HR"/>
        </w:rPr>
        <w:t xml:space="preserve"> prodaje nekretnina</w:t>
      </w:r>
      <w:r w:rsidR="006A1414" w:rsidRPr="004666FB">
        <w:rPr>
          <w:szCs w:val="24"/>
          <w:lang w:val="hr-HR"/>
        </w:rPr>
        <w:t xml:space="preserve"> označen</w:t>
      </w:r>
      <w:r w:rsidR="00C717BD" w:rsidRPr="004666FB">
        <w:rPr>
          <w:szCs w:val="24"/>
          <w:lang w:val="hr-HR"/>
        </w:rPr>
        <w:t>ih</w:t>
      </w:r>
      <w:r w:rsidR="002671E6" w:rsidRPr="004666FB">
        <w:rPr>
          <w:szCs w:val="24"/>
          <w:lang w:val="hr-HR"/>
        </w:rPr>
        <w:t xml:space="preserve"> u točki  1.</w:t>
      </w:r>
      <w:r w:rsidR="00C717BD" w:rsidRPr="004666FB">
        <w:rPr>
          <w:szCs w:val="24"/>
          <w:lang w:val="hr-HR"/>
        </w:rPr>
        <w:t xml:space="preserve">  ovog  rješenja,  održanoj 5. listopada 2017</w:t>
      </w:r>
      <w:r w:rsidRPr="004666FB">
        <w:rPr>
          <w:szCs w:val="24"/>
          <w:lang w:val="hr-HR"/>
        </w:rPr>
        <w:t>.</w:t>
      </w:r>
      <w:r w:rsidR="008B335A" w:rsidRPr="004666FB">
        <w:rPr>
          <w:szCs w:val="24"/>
          <w:lang w:val="hr-HR"/>
        </w:rPr>
        <w:t xml:space="preserve"> </w:t>
      </w:r>
      <w:r w:rsidR="00424EEF" w:rsidRPr="004666FB">
        <w:rPr>
          <w:szCs w:val="24"/>
          <w:lang w:val="hr-HR"/>
        </w:rPr>
        <w:t>sudjelovali su</w:t>
      </w:r>
      <w:r w:rsidR="00DC4A63" w:rsidRPr="004666FB">
        <w:rPr>
          <w:szCs w:val="24"/>
          <w:lang w:eastAsia="en-US" w:val="hr-HR"/>
        </w:rPr>
        <w:t xml:space="preserve"> stečajni upravitelj, razlučni vjerovnik RH, Ministarstvo financija </w:t>
      </w:r>
      <w:r w:rsidR="006A1414" w:rsidRPr="004666FB">
        <w:rPr>
          <w:szCs w:val="24"/>
          <w:lang w:val="hr-HR"/>
        </w:rPr>
        <w:t xml:space="preserve">te </w:t>
      </w:r>
      <w:r w:rsidR="00BA12B9" w:rsidRPr="004666FB">
        <w:rPr>
          <w:szCs w:val="24"/>
          <w:lang w:val="hr-HR"/>
        </w:rPr>
        <w:t>ponuditelj</w:t>
      </w:r>
      <w:r w:rsidR="006A1414" w:rsidRPr="004666FB">
        <w:rPr>
          <w:szCs w:val="24"/>
          <w:lang w:val="hr-HR"/>
        </w:rPr>
        <w:t xml:space="preserve"> </w:t>
      </w:r>
      <w:r w:rsidR="00C717BD" w:rsidRPr="004666FB">
        <w:rPr>
          <w:szCs w:val="24"/>
        </w:rPr>
        <w:t>GREGUR-INVEST d.o.o. iz I</w:t>
      </w:r>
      <w:r w:rsidR="009E0D33">
        <w:rPr>
          <w:szCs w:val="24"/>
        </w:rPr>
        <w:t>vanca.</w:t>
      </w:r>
    </w:p>
    <w:p w:rsidRDefault="007E087A" w:rsidR="007E087A">
      <w:pPr>
        <w:jc w:val="both"/>
        <w:rPr>
          <w:szCs w:val="24"/>
        </w:rPr>
      </w:pPr>
    </w:p>
    <w:p w:rsidRDefault="006A1414" w:rsidR="00334420">
      <w:pPr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ab/>
      </w:r>
      <w:r w:rsidR="00C717BD" w:rsidRPr="004666FB">
        <w:rPr>
          <w:szCs w:val="24"/>
        </w:rPr>
        <w:t xml:space="preserve">GREGUR-INVEST d.o.o. iz Ivanca, </w:t>
      </w:r>
      <w:r w:rsidR="00334420" w:rsidRPr="004666FB">
        <w:rPr>
          <w:szCs w:val="24"/>
          <w:lang w:val="hr-HR"/>
        </w:rPr>
        <w:t>prijavio</w:t>
      </w:r>
      <w:r w:rsidR="00487E12" w:rsidRPr="004666FB">
        <w:rPr>
          <w:szCs w:val="24"/>
          <w:lang w:val="hr-HR"/>
        </w:rPr>
        <w:t xml:space="preserve"> se</w:t>
      </w:r>
      <w:r w:rsidR="00334420" w:rsidRPr="004666FB">
        <w:rPr>
          <w:szCs w:val="24"/>
          <w:lang w:val="hr-HR"/>
        </w:rPr>
        <w:t xml:space="preserve"> kao dražbovatelj te je dao najpovoljniju ponudu</w:t>
      </w:r>
      <w:r w:rsidR="00C717BD" w:rsidRPr="004666FB">
        <w:rPr>
          <w:szCs w:val="24"/>
          <w:lang w:val="hr-HR"/>
        </w:rPr>
        <w:t xml:space="preserve"> jer je za nekretnine</w:t>
      </w:r>
      <w:r w:rsidR="00F25A27" w:rsidRPr="004666FB">
        <w:rPr>
          <w:szCs w:val="24"/>
          <w:lang w:val="hr-HR"/>
        </w:rPr>
        <w:t xml:space="preserve"> iz točke 1.</w:t>
      </w:r>
      <w:r w:rsidR="008B335A" w:rsidRPr="004666FB">
        <w:rPr>
          <w:szCs w:val="24"/>
          <w:lang w:val="hr-HR"/>
        </w:rPr>
        <w:t xml:space="preserve"> ovog rješenja ponudio </w:t>
      </w:r>
      <w:r w:rsidR="00334420" w:rsidRPr="004666FB">
        <w:rPr>
          <w:szCs w:val="24"/>
          <w:lang w:val="hr-HR"/>
        </w:rPr>
        <w:t xml:space="preserve">kupovninu  u  iznosu od  </w:t>
      </w:r>
      <w:r w:rsidR="007E087A">
        <w:rPr>
          <w:szCs w:val="24"/>
          <w:lang w:val="hr-HR"/>
        </w:rPr>
        <w:t>42.000,00 kn.</w:t>
      </w:r>
    </w:p>
    <w:p w:rsidRDefault="007E087A" w:rsidR="007E087A" w:rsidRPr="004666FB">
      <w:pPr>
        <w:jc w:val="both"/>
        <w:rPr>
          <w:szCs w:val="24"/>
          <w:lang w:val="hr-HR"/>
        </w:rPr>
      </w:pPr>
    </w:p>
    <w:p w:rsidRDefault="00334420" w:rsidR="00334420">
      <w:pPr>
        <w:ind w:firstLine="720"/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 xml:space="preserve"> Sud je utvrdio prednju činjenicu te da je </w:t>
      </w:r>
      <w:r w:rsidR="00BA12B9" w:rsidRPr="004666FB">
        <w:rPr>
          <w:szCs w:val="24"/>
          <w:lang w:val="hr-HR"/>
        </w:rPr>
        <w:t>ponuditelj</w:t>
      </w:r>
      <w:r w:rsidR="008B335A" w:rsidRPr="004666FB">
        <w:rPr>
          <w:szCs w:val="24"/>
          <w:lang w:val="hr-HR"/>
        </w:rPr>
        <w:t xml:space="preserve"> </w:t>
      </w:r>
      <w:r w:rsidR="00C717BD" w:rsidRPr="004666FB">
        <w:rPr>
          <w:szCs w:val="24"/>
        </w:rPr>
        <w:t xml:space="preserve">GREGUR-INVEST d.o.o. </w:t>
      </w:r>
      <w:r w:rsidRPr="004666FB">
        <w:rPr>
          <w:szCs w:val="24"/>
          <w:lang w:val="hr-HR"/>
        </w:rPr>
        <w:t>ispun</w:t>
      </w:r>
      <w:r w:rsidR="00C717BD" w:rsidRPr="004666FB">
        <w:rPr>
          <w:szCs w:val="24"/>
          <w:lang w:val="hr-HR"/>
        </w:rPr>
        <w:t>io  uvjete  da  mu se  predmetne</w:t>
      </w:r>
      <w:r w:rsidR="00487E12" w:rsidRPr="004666FB">
        <w:rPr>
          <w:szCs w:val="24"/>
          <w:lang w:val="hr-HR"/>
        </w:rPr>
        <w:t xml:space="preserve"> nekretnin</w:t>
      </w:r>
      <w:r w:rsidR="00C717BD" w:rsidRPr="004666FB">
        <w:rPr>
          <w:szCs w:val="24"/>
          <w:lang w:val="hr-HR"/>
        </w:rPr>
        <w:t>e dosude</w:t>
      </w:r>
      <w:r w:rsidRPr="004666FB">
        <w:rPr>
          <w:szCs w:val="24"/>
          <w:lang w:val="hr-HR"/>
        </w:rPr>
        <w:t xml:space="preserve">. </w:t>
      </w:r>
    </w:p>
    <w:p w:rsidRDefault="007E087A" w:rsidR="007E087A" w:rsidRPr="004666FB">
      <w:pPr>
        <w:ind w:firstLine="720"/>
        <w:jc w:val="both"/>
        <w:rPr>
          <w:szCs w:val="24"/>
          <w:lang w:val="hr-HR"/>
        </w:rPr>
      </w:pPr>
    </w:p>
    <w:p w:rsidRDefault="00BA12B9" w:rsidP="00360123" w:rsidR="00360123">
      <w:pPr>
        <w:ind w:firstLine="720"/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>Kupac</w:t>
      </w:r>
      <w:r w:rsidR="00360123" w:rsidRPr="004666FB">
        <w:rPr>
          <w:szCs w:val="24"/>
          <w:lang w:val="hr-HR"/>
        </w:rPr>
        <w:t xml:space="preserve"> </w:t>
      </w:r>
      <w:r w:rsidR="00F25A27" w:rsidRPr="004666FB">
        <w:rPr>
          <w:szCs w:val="24"/>
          <w:lang w:val="hr-HR"/>
        </w:rPr>
        <w:t>je</w:t>
      </w:r>
      <w:r w:rsidR="0097386E" w:rsidRPr="004666FB">
        <w:rPr>
          <w:szCs w:val="24"/>
          <w:lang w:val="hr-HR"/>
        </w:rPr>
        <w:t xml:space="preserve"> </w:t>
      </w:r>
      <w:r w:rsidR="00360123" w:rsidRPr="004666FB">
        <w:rPr>
          <w:szCs w:val="24"/>
          <w:lang w:val="hr-HR"/>
        </w:rPr>
        <w:t xml:space="preserve">uplatio iznos osiguranja od </w:t>
      </w:r>
      <w:r w:rsidR="00C717BD" w:rsidRPr="004666FB">
        <w:rPr>
          <w:szCs w:val="24"/>
          <w:lang w:val="hr-HR"/>
        </w:rPr>
        <w:t>4.160,00</w:t>
      </w:r>
      <w:r w:rsidR="008B335A" w:rsidRPr="004666FB">
        <w:rPr>
          <w:szCs w:val="24"/>
          <w:lang w:val="hr-HR"/>
        </w:rPr>
        <w:t xml:space="preserve"> </w:t>
      </w:r>
      <w:r w:rsidR="0093263E" w:rsidRPr="004666FB">
        <w:rPr>
          <w:szCs w:val="24"/>
          <w:lang w:val="hr-HR"/>
        </w:rPr>
        <w:t>kuna,</w:t>
      </w:r>
      <w:r w:rsidR="00764CE7" w:rsidRPr="004666FB">
        <w:rPr>
          <w:szCs w:val="24"/>
          <w:lang w:val="hr-HR"/>
        </w:rPr>
        <w:t xml:space="preserve"> </w:t>
      </w:r>
      <w:r w:rsidR="00487E12" w:rsidRPr="004666FB">
        <w:rPr>
          <w:szCs w:val="24"/>
          <w:lang w:val="hr-HR"/>
        </w:rPr>
        <w:t xml:space="preserve">te </w:t>
      </w:r>
      <w:r w:rsidR="00764CE7" w:rsidRPr="004666FB">
        <w:rPr>
          <w:szCs w:val="24"/>
          <w:lang w:val="hr-HR"/>
        </w:rPr>
        <w:t xml:space="preserve"> </w:t>
      </w:r>
      <w:r w:rsidR="0093263E" w:rsidRPr="004666FB">
        <w:rPr>
          <w:szCs w:val="24"/>
          <w:lang w:val="hr-HR"/>
        </w:rPr>
        <w:t>s</w:t>
      </w:r>
      <w:r w:rsidR="00360123" w:rsidRPr="004666FB">
        <w:rPr>
          <w:szCs w:val="24"/>
          <w:lang w:val="hr-HR"/>
        </w:rPr>
        <w:t xml:space="preserve">toga  mora  uplatiti  razliku  kupovnine u  iznosu  od </w:t>
      </w:r>
      <w:r w:rsidR="00C717BD" w:rsidRPr="004666FB">
        <w:rPr>
          <w:szCs w:val="24"/>
          <w:lang w:val="hr-HR"/>
        </w:rPr>
        <w:t>37.840,00</w:t>
      </w:r>
      <w:r w:rsidR="00F25A27" w:rsidRPr="004666FB">
        <w:rPr>
          <w:szCs w:val="24"/>
          <w:lang w:val="hr-HR"/>
        </w:rPr>
        <w:t xml:space="preserve"> </w:t>
      </w:r>
      <w:r w:rsidR="0097386E" w:rsidRPr="004666FB">
        <w:rPr>
          <w:szCs w:val="24"/>
          <w:lang w:val="hr-HR"/>
        </w:rPr>
        <w:t>kn.</w:t>
      </w:r>
    </w:p>
    <w:p w:rsidRDefault="007E087A" w:rsidP="00360123" w:rsidR="007E087A" w:rsidRPr="004666FB">
      <w:pPr>
        <w:ind w:firstLine="720"/>
        <w:jc w:val="both"/>
        <w:rPr>
          <w:szCs w:val="24"/>
          <w:lang w:val="hr-HR"/>
        </w:rPr>
      </w:pPr>
    </w:p>
    <w:p w:rsidRDefault="0097386E" w:rsidR="0017370A" w:rsidRPr="004666FB">
      <w:pPr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ab/>
        <w:t>Nekretnina</w:t>
      </w:r>
      <w:r w:rsidR="00334420" w:rsidRPr="004666FB">
        <w:rPr>
          <w:szCs w:val="24"/>
          <w:lang w:val="hr-HR"/>
        </w:rPr>
        <w:t xml:space="preserve"> će se predati </w:t>
      </w:r>
      <w:r w:rsidR="00BA12B9" w:rsidRPr="004666FB">
        <w:rPr>
          <w:szCs w:val="24"/>
          <w:lang w:val="hr-HR"/>
        </w:rPr>
        <w:t>kupcu</w:t>
      </w:r>
      <w:r w:rsidR="00360123" w:rsidRPr="004666FB">
        <w:rPr>
          <w:szCs w:val="24"/>
          <w:lang w:val="hr-HR"/>
        </w:rPr>
        <w:t xml:space="preserve"> </w:t>
      </w:r>
      <w:r w:rsidR="00603E46" w:rsidRPr="004666FB">
        <w:rPr>
          <w:szCs w:val="24"/>
          <w:lang w:val="hr-HR"/>
        </w:rPr>
        <w:t xml:space="preserve">nakon što </w:t>
      </w:r>
      <w:r w:rsidR="004D7741" w:rsidRPr="004666FB">
        <w:rPr>
          <w:szCs w:val="24"/>
          <w:lang w:val="hr-HR"/>
        </w:rPr>
        <w:t xml:space="preserve">u </w:t>
      </w:r>
      <w:r w:rsidR="00334420" w:rsidRPr="004666FB">
        <w:rPr>
          <w:szCs w:val="24"/>
          <w:lang w:val="hr-HR"/>
        </w:rPr>
        <w:t>roku</w:t>
      </w:r>
      <w:r w:rsidR="009E0D33">
        <w:rPr>
          <w:szCs w:val="24"/>
          <w:lang w:val="hr-HR"/>
        </w:rPr>
        <w:t xml:space="preserve"> od 30</w:t>
      </w:r>
      <w:r w:rsidR="00764CE7" w:rsidRPr="004666FB">
        <w:rPr>
          <w:szCs w:val="24"/>
          <w:lang w:val="hr-HR"/>
        </w:rPr>
        <w:t xml:space="preserve"> dana od dana održavanja dražbe</w:t>
      </w:r>
      <w:r w:rsidR="004D7741" w:rsidRPr="004666FB">
        <w:rPr>
          <w:szCs w:val="24"/>
          <w:lang w:val="hr-HR"/>
        </w:rPr>
        <w:t>,</w:t>
      </w:r>
      <w:r w:rsidR="00334420" w:rsidRPr="004666FB">
        <w:rPr>
          <w:szCs w:val="24"/>
          <w:lang w:val="hr-HR"/>
        </w:rPr>
        <w:t xml:space="preserve"> položi </w:t>
      </w:r>
      <w:r w:rsidR="00360123" w:rsidRPr="004666FB">
        <w:rPr>
          <w:szCs w:val="24"/>
          <w:lang w:val="hr-HR"/>
        </w:rPr>
        <w:t xml:space="preserve">razliku  kupovnine u </w:t>
      </w:r>
      <w:r w:rsidR="00334420" w:rsidRPr="004666FB">
        <w:rPr>
          <w:szCs w:val="24"/>
          <w:lang w:val="hr-HR"/>
        </w:rPr>
        <w:t xml:space="preserve"> i</w:t>
      </w:r>
      <w:r w:rsidR="00764CE7" w:rsidRPr="004666FB">
        <w:rPr>
          <w:szCs w:val="24"/>
          <w:lang w:val="hr-HR"/>
        </w:rPr>
        <w:t xml:space="preserve">znosu </w:t>
      </w:r>
      <w:r w:rsidR="00334420" w:rsidRPr="004666FB">
        <w:rPr>
          <w:szCs w:val="24"/>
          <w:lang w:val="hr-HR"/>
        </w:rPr>
        <w:t>od</w:t>
      </w:r>
      <w:r w:rsidR="00764CE7" w:rsidRPr="004666FB">
        <w:rPr>
          <w:szCs w:val="24"/>
          <w:lang w:val="hr-HR"/>
        </w:rPr>
        <w:t xml:space="preserve"> </w:t>
      </w:r>
      <w:r w:rsidR="00C717BD" w:rsidRPr="004666FB">
        <w:rPr>
          <w:szCs w:val="24"/>
          <w:lang w:val="hr-HR"/>
        </w:rPr>
        <w:t>37.840,00</w:t>
      </w:r>
      <w:r w:rsidR="00F25A27" w:rsidRPr="004666FB">
        <w:rPr>
          <w:szCs w:val="24"/>
          <w:lang w:val="hr-HR"/>
        </w:rPr>
        <w:t xml:space="preserve"> </w:t>
      </w:r>
      <w:r w:rsidRPr="004666FB">
        <w:rPr>
          <w:szCs w:val="24"/>
          <w:lang w:val="hr-HR"/>
        </w:rPr>
        <w:t>kn</w:t>
      </w:r>
      <w:r w:rsidR="000D4FD3" w:rsidRPr="004666FB">
        <w:rPr>
          <w:szCs w:val="24"/>
          <w:lang w:val="hr-HR"/>
        </w:rPr>
        <w:t xml:space="preserve"> </w:t>
      </w:r>
      <w:r w:rsidR="00334420" w:rsidRPr="004666FB">
        <w:rPr>
          <w:szCs w:val="24"/>
          <w:lang w:val="hr-HR"/>
        </w:rPr>
        <w:t>i  nakon što ovo  rješenje postane  pravomoćno.</w:t>
      </w:r>
    </w:p>
    <w:p w:rsidRDefault="00DA62DE" w:rsidR="00DA62DE" w:rsidRPr="004666FB">
      <w:pPr>
        <w:jc w:val="both"/>
        <w:rPr>
          <w:szCs w:val="24"/>
          <w:lang w:val="hr-HR"/>
        </w:rPr>
      </w:pPr>
    </w:p>
    <w:p w:rsidRDefault="0017370A" w:rsidP="00487E12" w:rsidR="00334420" w:rsidRPr="004666FB">
      <w:pPr>
        <w:jc w:val="both"/>
        <w:rPr>
          <w:szCs w:val="24"/>
          <w:lang w:val="hr-HR"/>
        </w:rPr>
      </w:pPr>
      <w:r w:rsidRPr="004666FB">
        <w:rPr>
          <w:szCs w:val="24"/>
          <w:lang w:val="hr-HR"/>
        </w:rPr>
        <w:tab/>
      </w:r>
      <w:r w:rsidR="00334420" w:rsidRPr="004666FB">
        <w:rPr>
          <w:szCs w:val="24"/>
          <w:lang w:val="hr-HR"/>
        </w:rPr>
        <w:t>Slijedom iznijetog</w:t>
      </w:r>
      <w:r w:rsidR="0097386E" w:rsidRPr="004666FB">
        <w:rPr>
          <w:szCs w:val="24"/>
          <w:lang w:val="hr-HR"/>
        </w:rPr>
        <w:t>,</w:t>
      </w:r>
      <w:r w:rsidR="00334420" w:rsidRPr="004666FB">
        <w:rPr>
          <w:szCs w:val="24"/>
          <w:lang w:val="hr-HR"/>
        </w:rPr>
        <w:t xml:space="preserve">  odlučeno je  kao u  izreci ovog rješenja, u smislu  čl.  </w:t>
      </w:r>
      <w:r w:rsidR="00DA62DE" w:rsidRPr="004666FB">
        <w:rPr>
          <w:szCs w:val="24"/>
          <w:lang w:val="hr-HR"/>
        </w:rPr>
        <w:t xml:space="preserve">103., </w:t>
      </w:r>
      <w:r w:rsidR="001726CD" w:rsidRPr="004666FB">
        <w:rPr>
          <w:szCs w:val="24"/>
          <w:lang w:val="hr-HR"/>
        </w:rPr>
        <w:t>108</w:t>
      </w:r>
      <w:r w:rsidRPr="004666FB">
        <w:rPr>
          <w:szCs w:val="24"/>
          <w:lang w:val="hr-HR"/>
        </w:rPr>
        <w:t>.</w:t>
      </w:r>
      <w:r w:rsidR="00DA62DE" w:rsidRPr="004666FB">
        <w:rPr>
          <w:szCs w:val="24"/>
          <w:lang w:val="hr-HR"/>
        </w:rPr>
        <w:t xml:space="preserve"> i 109.</w:t>
      </w:r>
      <w:r w:rsidRPr="004666FB">
        <w:rPr>
          <w:szCs w:val="24"/>
          <w:lang w:val="hr-HR"/>
        </w:rPr>
        <w:t xml:space="preserve"> Ovršnog  zakona</w:t>
      </w:r>
      <w:r w:rsidR="00334420" w:rsidRPr="004666FB">
        <w:rPr>
          <w:szCs w:val="24"/>
          <w:lang w:val="hr-HR"/>
        </w:rPr>
        <w:t xml:space="preserve">.  </w:t>
      </w:r>
    </w:p>
    <w:p w:rsidRDefault="005551BB" w:rsidR="00334420" w:rsidRPr="004666FB">
      <w:pPr>
        <w:rPr>
          <w:szCs w:val="24"/>
          <w:lang w:val="hr-HR"/>
        </w:rPr>
      </w:pPr>
      <w:r w:rsidRPr="004666FB">
        <w:rPr>
          <w:szCs w:val="24"/>
          <w:lang w:val="hr-HR"/>
        </w:rPr>
        <w:tab/>
        <w:t xml:space="preserve">    </w:t>
      </w:r>
      <w:r w:rsidR="00334420" w:rsidRPr="004666FB">
        <w:rPr>
          <w:szCs w:val="24"/>
          <w:lang w:val="hr-HR"/>
        </w:rPr>
        <w:t xml:space="preserve">    </w:t>
      </w:r>
    </w:p>
    <w:p w:rsidRDefault="00334420" w:rsidP="0066448E" w:rsidR="00334420" w:rsidRPr="004666FB">
      <w:pPr>
        <w:jc w:val="center"/>
        <w:rPr>
          <w:szCs w:val="24"/>
          <w:lang w:val="hr-HR"/>
        </w:rPr>
      </w:pPr>
      <w:r w:rsidRPr="004666FB">
        <w:rPr>
          <w:szCs w:val="24"/>
          <w:lang w:val="hr-HR"/>
        </w:rPr>
        <w:t xml:space="preserve">U </w:t>
      </w:r>
      <w:r w:rsidR="00F25A27" w:rsidRPr="004666FB">
        <w:rPr>
          <w:szCs w:val="24"/>
          <w:lang w:val="hr-HR"/>
        </w:rPr>
        <w:t xml:space="preserve">Varaždinu, </w:t>
      </w:r>
      <w:r w:rsidR="009E0D33">
        <w:rPr>
          <w:szCs w:val="24"/>
          <w:lang w:val="hr-HR"/>
        </w:rPr>
        <w:t>13</w:t>
      </w:r>
      <w:r w:rsidR="00C717BD" w:rsidRPr="004666FB">
        <w:rPr>
          <w:szCs w:val="24"/>
          <w:lang w:val="hr-HR"/>
        </w:rPr>
        <w:t>. listopada 2017</w:t>
      </w:r>
      <w:r w:rsidR="00487E12" w:rsidRPr="004666FB">
        <w:rPr>
          <w:szCs w:val="24"/>
          <w:lang w:val="hr-HR"/>
        </w:rPr>
        <w:t>.</w:t>
      </w:r>
    </w:p>
    <w:p w:rsidRDefault="00DE5B16" w:rsidR="00DE5B16" w:rsidRPr="004666FB">
      <w:pPr>
        <w:rPr>
          <w:szCs w:val="24"/>
          <w:lang w:val="hr-HR"/>
        </w:rPr>
      </w:pPr>
    </w:p>
    <w:p w:rsidRDefault="002A37DB" w:rsidP="005551BB" w:rsidR="00334420" w:rsidRPr="004666FB">
      <w:pPr>
        <w:ind w:firstLine="720" w:left="5760"/>
        <w:rPr>
          <w:szCs w:val="24"/>
          <w:lang w:val="hr-HR"/>
        </w:rPr>
      </w:pPr>
      <w:r w:rsidRPr="004666FB">
        <w:rPr>
          <w:szCs w:val="24"/>
          <w:lang w:val="hr-HR"/>
        </w:rPr>
        <w:t>S u d a c:</w:t>
      </w:r>
    </w:p>
    <w:p w:rsidRDefault="005551BB" w:rsidP="009133F3" w:rsidR="005551BB" w:rsidRPr="004666FB">
      <w:pPr>
        <w:rPr>
          <w:szCs w:val="24"/>
          <w:lang w:val="hr-HR"/>
        </w:rPr>
      </w:pPr>
      <w:r w:rsidRPr="004666FB">
        <w:rPr>
          <w:szCs w:val="24"/>
          <w:lang w:val="hr-HR"/>
        </w:rPr>
        <w:t xml:space="preserve">                                </w:t>
      </w:r>
    </w:p>
    <w:p w:rsidRDefault="005551BB" w:rsidP="00506372" w:rsidR="00506372">
      <w:pPr>
        <w:jc w:val="center"/>
        <w:rPr>
          <w:szCs w:val="24"/>
          <w:lang w:val="hr-HR"/>
        </w:rPr>
      </w:pPr>
      <w:r w:rsidRPr="004666FB">
        <w:rPr>
          <w:szCs w:val="24"/>
          <w:lang w:val="hr-HR"/>
        </w:rPr>
        <w:t xml:space="preserve"> </w:t>
      </w:r>
      <w:r w:rsidRPr="004666FB">
        <w:rPr>
          <w:szCs w:val="24"/>
          <w:lang w:val="hr-HR"/>
        </w:rPr>
        <w:tab/>
      </w:r>
      <w:r w:rsidRPr="004666FB">
        <w:rPr>
          <w:szCs w:val="24"/>
          <w:lang w:val="hr-HR"/>
        </w:rPr>
        <w:tab/>
      </w:r>
      <w:r w:rsidRPr="004666FB">
        <w:rPr>
          <w:szCs w:val="24"/>
          <w:lang w:val="hr-HR"/>
        </w:rPr>
        <w:tab/>
      </w:r>
      <w:r w:rsidRPr="004666FB">
        <w:rPr>
          <w:szCs w:val="24"/>
          <w:lang w:val="hr-HR"/>
        </w:rPr>
        <w:tab/>
      </w:r>
      <w:r w:rsidRPr="004666FB">
        <w:rPr>
          <w:szCs w:val="24"/>
          <w:lang w:val="hr-HR"/>
        </w:rPr>
        <w:tab/>
      </w:r>
      <w:r w:rsidRPr="004666FB">
        <w:rPr>
          <w:szCs w:val="24"/>
          <w:lang w:val="hr-HR"/>
        </w:rPr>
        <w:tab/>
        <w:t xml:space="preserve">           Iris Hatvalić Nemec</w:t>
      </w:r>
    </w:p>
    <w:p w:rsidRDefault="002A37DB" w:rsidP="002A37DB" w:rsidR="002A37DB">
      <w:pPr>
        <w:ind w:firstLine="720" w:left="4320"/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E5B16" w:rsidP="002A37DB" w:rsidR="00DE5B16" w:rsidRPr="004666FB">
      <w:pPr>
        <w:rPr>
          <w:szCs w:val="24"/>
          <w:lang w:val="hr-HR"/>
        </w:rPr>
      </w:pPr>
    </w:p>
    <w:p w:rsidRDefault="00334420" w:rsidR="00334420" w:rsidRPr="004666FB">
      <w:pPr>
        <w:rPr>
          <w:szCs w:val="24"/>
          <w:lang w:val="hr-HR"/>
        </w:rPr>
      </w:pPr>
    </w:p>
    <w:p w:rsidRDefault="005551BB" w:rsidP="005551BB" w:rsidR="005551BB" w:rsidRPr="004666FB">
      <w:pPr>
        <w:rPr>
          <w:szCs w:val="24"/>
          <w:lang w:val="hr-HR"/>
        </w:rPr>
      </w:pPr>
      <w:r w:rsidRPr="004666FB">
        <w:rPr>
          <w:szCs w:val="24"/>
          <w:lang w:val="hr-HR"/>
        </w:rPr>
        <w:t>UPUTA  O   PRAVNOM  LIJEKU :</w:t>
      </w:r>
    </w:p>
    <w:p w:rsidRDefault="005551BB" w:rsidP="005551BB" w:rsidR="005551BB" w:rsidRPr="004666FB">
      <w:pPr>
        <w:rPr>
          <w:szCs w:val="24"/>
          <w:lang w:val="hr-HR"/>
        </w:rPr>
      </w:pPr>
      <w:r w:rsidRPr="004666FB">
        <w:rPr>
          <w:szCs w:val="24"/>
          <w:lang w:val="hr-HR"/>
        </w:rPr>
        <w:t>Protiv ovog rješenja stečajni upravitelj, i stečajni vjerovnici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5551BB" w:rsidP="005551BB" w:rsidR="005551BB">
      <w:pPr>
        <w:rPr>
          <w:szCs w:val="24"/>
          <w:lang w:val="hr-HR"/>
        </w:rPr>
      </w:pPr>
    </w:p>
    <w:p w:rsidRDefault="00506372" w:rsidP="005551BB" w:rsidR="00506372" w:rsidRPr="004666FB">
      <w:pPr>
        <w:rPr>
          <w:szCs w:val="24"/>
          <w:lang w:val="hr-HR"/>
        </w:rPr>
      </w:pPr>
    </w:p>
    <w:p w:rsidRDefault="005551BB" w:rsidP="005551BB" w:rsidR="005551BB" w:rsidRPr="004666FB">
      <w:pPr>
        <w:rPr>
          <w:szCs w:val="24"/>
          <w:lang w:val="hr-HR"/>
        </w:rPr>
      </w:pPr>
      <w:r w:rsidRPr="004666FB">
        <w:rPr>
          <w:szCs w:val="24"/>
          <w:lang w:val="hr-HR"/>
        </w:rPr>
        <w:t>DNA:</w:t>
      </w:r>
    </w:p>
    <w:p w:rsidRDefault="00C4415A" w:rsidP="004666FB" w:rsidR="00C4415A" w:rsidRPr="004666FB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4666FB">
        <w:rPr>
          <w:szCs w:val="24"/>
        </w:rPr>
        <w:t>Stečajn</w:t>
      </w:r>
      <w:r w:rsidR="009E0D33">
        <w:rPr>
          <w:szCs w:val="24"/>
        </w:rPr>
        <w:t>i upravitelj Želimir Uršulin</w:t>
      </w:r>
      <w:r w:rsidRPr="004666FB">
        <w:rPr>
          <w:szCs w:val="24"/>
        </w:rPr>
        <w:t xml:space="preserve"> iz Ivanca, Trg hrvatskih ivanovaca 9</w:t>
      </w:r>
    </w:p>
    <w:p w:rsidRDefault="00C717BD" w:rsidP="004666FB" w:rsidR="00C4415A" w:rsidRPr="004666FB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4666FB">
        <w:rPr>
          <w:szCs w:val="24"/>
        </w:rPr>
        <w:lastRenderedPageBreak/>
        <w:t xml:space="preserve">razlučni vjerovnik Marko Tulić iz Bjelovara, Vidikovac 114, zastupan po punomoćniku Jugoslavu Puranu, odvjetniku iz Bjelovara, </w:t>
      </w:r>
      <w:r w:rsidRPr="004666FB">
        <w:rPr>
          <w:rStyle w:val="st1"/>
          <w:szCs w:val="24"/>
        </w:rPr>
        <w:t>Josipa Jelačića 12</w:t>
      </w:r>
    </w:p>
    <w:p w:rsidRDefault="00F25A27" w:rsidP="004666FB" w:rsidR="005551BB" w:rsidRPr="004666FB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4666FB">
        <w:rPr>
          <w:szCs w:val="24"/>
          <w:lang w:val="hr-HR"/>
        </w:rPr>
        <w:t>razlučn</w:t>
      </w:r>
      <w:r w:rsidR="009E0D33">
        <w:rPr>
          <w:szCs w:val="24"/>
          <w:lang w:val="hr-HR"/>
        </w:rPr>
        <w:t>i vjerovnik</w:t>
      </w:r>
      <w:r w:rsidRPr="004666FB">
        <w:rPr>
          <w:szCs w:val="24"/>
          <w:lang w:val="hr-HR"/>
        </w:rPr>
        <w:t xml:space="preserve"> </w:t>
      </w:r>
      <w:r w:rsidR="005551BB" w:rsidRPr="004666FB">
        <w:rPr>
          <w:szCs w:val="24"/>
          <w:lang w:val="hr-HR"/>
        </w:rPr>
        <w:t>Republika Hrvatska po ŽDO u Varaždinu, Građansko upravni odjel</w:t>
      </w:r>
    </w:p>
    <w:p w:rsidRDefault="00BA12B9" w:rsidP="004666FB" w:rsidR="00F25A27" w:rsidRPr="004666FB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4666FB">
        <w:rPr>
          <w:szCs w:val="24"/>
          <w:lang w:val="hr-HR"/>
        </w:rPr>
        <w:t xml:space="preserve">kupac </w:t>
      </w:r>
      <w:r w:rsidR="00C717BD" w:rsidRPr="004666FB">
        <w:rPr>
          <w:szCs w:val="24"/>
        </w:rPr>
        <w:t>GREGUR-INVEST d.o.o. iz Ivanca, Metoda Hrga 19</w:t>
      </w:r>
    </w:p>
    <w:p w:rsidRDefault="009E0D33" w:rsidP="004666FB" w:rsidR="007964D6" w:rsidRPr="004666FB">
      <w:pPr>
        <w:numPr>
          <w:ilvl w:val="0"/>
          <w:numId w:val="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Općinski sud</w:t>
      </w:r>
      <w:r w:rsidRPr="004666FB">
        <w:rPr>
          <w:szCs w:val="24"/>
          <w:lang w:val="hr-HR"/>
        </w:rPr>
        <w:t xml:space="preserve"> u Varaždinu, </w:t>
      </w:r>
      <w:r>
        <w:rPr>
          <w:szCs w:val="24"/>
          <w:lang w:val="hr-HR"/>
        </w:rPr>
        <w:t>Z</w:t>
      </w:r>
      <w:r w:rsidRPr="004666FB">
        <w:rPr>
          <w:szCs w:val="24"/>
          <w:lang w:val="hr-HR"/>
        </w:rPr>
        <w:t>emljišnoknjižn</w:t>
      </w:r>
      <w:r>
        <w:rPr>
          <w:szCs w:val="24"/>
          <w:lang w:val="hr-HR"/>
        </w:rPr>
        <w:t>i odjel</w:t>
      </w:r>
      <w:r w:rsidRPr="004666FB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Ivanec</w:t>
      </w:r>
      <w:r w:rsidR="004666FB" w:rsidRPr="004666FB">
        <w:rPr>
          <w:szCs w:val="24"/>
          <w:lang w:val="hr-HR"/>
        </w:rPr>
        <w:t xml:space="preserve">, </w:t>
      </w:r>
      <w:r w:rsidR="004666FB" w:rsidRPr="004666FB">
        <w:rPr>
          <w:rStyle w:val="st1"/>
          <w:szCs w:val="24"/>
        </w:rPr>
        <w:t xml:space="preserve">Akademika Mirka Maleza 3, </w:t>
      </w:r>
      <w:r w:rsidR="007964D6" w:rsidRPr="004666FB">
        <w:rPr>
          <w:szCs w:val="24"/>
          <w:lang w:val="hr-HR"/>
        </w:rPr>
        <w:t xml:space="preserve">odmah </w:t>
      </w:r>
      <w:r w:rsidR="002671E6" w:rsidRPr="004666FB">
        <w:rPr>
          <w:szCs w:val="24"/>
          <w:lang w:val="hr-HR"/>
        </w:rPr>
        <w:t>radi zabilježbe dosude</w:t>
      </w:r>
    </w:p>
    <w:p w:rsidRDefault="009E0D33" w:rsidP="004666FB" w:rsidR="007964D6">
      <w:pPr>
        <w:numPr>
          <w:ilvl w:val="0"/>
          <w:numId w:val="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Općinski sud</w:t>
      </w:r>
      <w:r w:rsidRPr="004666FB">
        <w:rPr>
          <w:szCs w:val="24"/>
          <w:lang w:val="hr-HR"/>
        </w:rPr>
        <w:t xml:space="preserve"> u Varaždinu, </w:t>
      </w:r>
      <w:r>
        <w:rPr>
          <w:szCs w:val="24"/>
          <w:lang w:val="hr-HR"/>
        </w:rPr>
        <w:t>Z</w:t>
      </w:r>
      <w:r w:rsidRPr="004666FB">
        <w:rPr>
          <w:szCs w:val="24"/>
          <w:lang w:val="hr-HR"/>
        </w:rPr>
        <w:t>emljišnoknjižn</w:t>
      </w:r>
      <w:r>
        <w:rPr>
          <w:szCs w:val="24"/>
          <w:lang w:val="hr-HR"/>
        </w:rPr>
        <w:t>i odjel</w:t>
      </w:r>
      <w:r w:rsidRPr="004666FB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Ivanec</w:t>
      </w:r>
      <w:r w:rsidR="005551BB" w:rsidRPr="004666FB">
        <w:rPr>
          <w:szCs w:val="24"/>
          <w:lang w:val="hr-HR"/>
        </w:rPr>
        <w:t xml:space="preserve">, </w:t>
      </w:r>
      <w:r w:rsidR="004666FB" w:rsidRPr="004666FB">
        <w:rPr>
          <w:rStyle w:val="st1"/>
          <w:szCs w:val="24"/>
        </w:rPr>
        <w:t xml:space="preserve">Akademika Mirka Maleza 3, </w:t>
      </w:r>
      <w:r w:rsidR="007964D6" w:rsidRPr="004666FB">
        <w:rPr>
          <w:szCs w:val="24"/>
          <w:lang w:val="hr-HR"/>
        </w:rPr>
        <w:t>po pravomoćnosti</w:t>
      </w:r>
    </w:p>
    <w:p w:rsidRDefault="004666FB" w:rsidP="004666FB" w:rsidR="004666FB" w:rsidRPr="004666FB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4666FB">
        <w:rPr>
          <w:szCs w:val="24"/>
          <w:lang w:val="hr-HR"/>
        </w:rPr>
        <w:t xml:space="preserve">Oglasna ploča </w:t>
      </w:r>
      <w:r>
        <w:rPr>
          <w:szCs w:val="24"/>
          <w:lang w:val="hr-HR"/>
        </w:rPr>
        <w:t>suda</w:t>
      </w:r>
    </w:p>
    <w:p w:rsidRDefault="004666FB" w:rsidP="004666FB" w:rsidR="004666FB" w:rsidRPr="004666FB">
      <w:pPr>
        <w:ind w:left="720"/>
        <w:jc w:val="both"/>
        <w:rPr>
          <w:szCs w:val="24"/>
          <w:lang w:val="hr-HR"/>
        </w:rPr>
      </w:pPr>
    </w:p>
    <w:p w:rsidRDefault="00334420" w:rsidR="00334420" w:rsidRPr="004666FB">
      <w:pPr>
        <w:rPr>
          <w:szCs w:val="24"/>
          <w:lang w:val="hr-HR"/>
        </w:rPr>
      </w:pPr>
    </w:p>
    <w:p w:rsidRDefault="00334420" w:rsidR="00C717BD" w:rsidRPr="004666FB">
      <w:pPr>
        <w:rPr>
          <w:szCs w:val="24"/>
          <w:lang w:val="hr-HR"/>
        </w:rPr>
      </w:pPr>
      <w:r w:rsidRPr="004666FB">
        <w:rPr>
          <w:szCs w:val="24"/>
          <w:lang w:val="hr-HR"/>
        </w:rPr>
        <w:tab/>
      </w:r>
      <w:r w:rsidRPr="004666FB">
        <w:rPr>
          <w:szCs w:val="24"/>
          <w:lang w:val="hr-HR"/>
        </w:rPr>
        <w:tab/>
      </w:r>
    </w:p>
    <w:p w:rsidRDefault="00C717BD" w:rsidR="00C717BD" w:rsidRPr="004666FB">
      <w:pPr>
        <w:rPr>
          <w:szCs w:val="24"/>
          <w:lang w:val="hr-HR"/>
        </w:rPr>
      </w:pPr>
    </w:p>
    <w:sectPr w:rsidSect="00184E5B" w:rsidR="00C717BD" w:rsidRPr="004666FB">
      <w:headerReference w:type="even" r:id="rId11"/>
      <w:headerReference w:type="default" r:id="rId12"/>
      <w:headerReference w:type="first" r:id="rId13"/>
      <w:pgSz w:h="16840" w:w="11907"/>
      <w:pgMar w:gutter="0" w:footer="720" w:header="426" w:left="1418" w:bottom="1135" w:right="1275" w:top="1134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FDE" w:rsidR="00E26FDE">
      <w:r>
        <w:separator/>
      </w:r>
    </w:p>
  </w:endnote>
  <w:endnote w:id="0" w:type="continuationSeparator">
    <w:p w:rsidRDefault="00E26FDE" w:rsidR="00E26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FDE" w:rsidR="00E26FDE">
      <w:r>
        <w:separator/>
      </w:r>
    </w:p>
  </w:footnote>
  <w:footnote w:id="0" w:type="continuationSeparator">
    <w:p w:rsidRDefault="00E26FDE" w:rsidR="00E26F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5FF" w:rsidP="00416AF8" w:rsidR="005865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1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5FF" w:rsidR="005865FF">
    <w:pPr>
      <w:pStyle w:val="Zaglavlje"/>
    </w:pPr>
  </w:p>
  <w:p w:rsidRDefault="00184E5B" w:rsidR="00184E5B">
    <w:pPr>
      <w:pStyle w:val="Zaglavlje"/>
    </w:pPr>
    <w:r>
      <w:tab/>
    </w:r>
    <w:r>
      <w:tab/>
    </w:r>
  </w:p>
  <w:p w:rsidRDefault="00184E5B" w:rsidR="00184E5B">
    <w:pPr>
      <w:pStyle w:val="Zaglavlje"/>
    </w:pPr>
    <w:r>
      <w:tab/>
    </w:r>
    <w:r>
      <w:tab/>
      <w:t>Poslovni broj: 4 St-233/13-55</w:t>
    </w:r>
  </w:p>
  <w:p w:rsidRDefault="00184E5B" w:rsidR="00184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5FF" w:rsidP="00416AF8" w:rsidR="005865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1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4415A" w:rsidP="00C4415A" w:rsidR="00C4415A">
    <w:pPr>
      <w:pStyle w:val="Zaglavlje"/>
    </w:pPr>
  </w:p>
  <w:p w:rsidRDefault="00184E5B" w:rsidP="00C4415A" w:rsidR="00184E5B">
    <w:pPr>
      <w:pStyle w:val="Zaglavlje"/>
    </w:pPr>
  </w:p>
  <w:p w:rsidRDefault="00184E5B" w:rsidP="00C4415A" w:rsidR="00184E5B">
    <w:pPr>
      <w:pStyle w:val="Zaglavlje"/>
    </w:pPr>
    <w:r>
      <w:tab/>
    </w:r>
    <w:r>
      <w:tab/>
    </w:r>
  </w:p>
  <w:p w:rsidRDefault="005865FF" w:rsidP="00764CE7" w:rsidR="005865FF">
    <w:pPr>
      <w:pStyle w:val="Zaglavlje"/>
      <w:tabs>
        <w:tab w:pos="4536" w:val="clear"/>
        <w:tab w:pos="9072" w:val="clear"/>
        <w:tab w:pos="544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15A" w:rsidR="00C4415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4E5B" w:rsidRPr="00184E5B">
      <w:rPr>
        <w:noProof/>
        <w:lang w:val="hr-HR"/>
      </w:rPr>
      <w:t>1</w:t>
    </w:r>
    <w:r>
      <w:fldChar w:fldCharType="end"/>
    </w:r>
  </w:p>
  <w:p w:rsidRDefault="00C4415A" w:rsidR="00C4415A">
    <w:pPr>
      <w:pStyle w:val="Zaglavlje"/>
    </w:pPr>
    <w:r>
      <w:tab/>
    </w:r>
    <w:r>
      <w:tab/>
      <w:t>Poslovni broj: 4 St-</w:t>
    </w:r>
    <w:r w:rsidR="00C717BD">
      <w:t>233/13-55</w:t>
    </w:r>
  </w:p>
  <w:p w:rsidRDefault="009133F3" w:rsidR="009133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36C2B"/>
    <w:multiLevelType w:val="hybridMultilevel"/>
    <w:tmpl w:val="C8D88DD4"/>
    <w:lvl w:tplc="CC0092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84729DB"/>
    <w:multiLevelType w:val="hybridMultilevel"/>
    <w:tmpl w:val="2714B466"/>
    <w:lvl w:tplc="AA945E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2C5FE9"/>
    <w:multiLevelType w:val="hybridMultilevel"/>
    <w:tmpl w:val="4E9C21B0"/>
    <w:lvl w:tplc="041A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54C577D"/>
    <w:multiLevelType w:val="hybridMultilevel"/>
    <w:tmpl w:val="E54E7726"/>
    <w:lvl w:tplc="3DC4F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8D62470"/>
    <w:multiLevelType w:val="hybridMultilevel"/>
    <w:tmpl w:val="DEB20C82"/>
    <w:lvl w:tplc="452290F0" w:ilvl="0">
      <w:start w:val="7"/>
      <w:numFmt w:val="bullet"/>
      <w:lvlText w:val="-"/>
      <w:lvlJc w:val="left"/>
      <w:pPr>
        <w:tabs>
          <w:tab w:pos="2385" w:val="num"/>
        </w:tabs>
        <w:ind w:hanging="945" w:left="23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6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1E43DF"/>
    <w:multiLevelType w:val="hybridMultilevel"/>
    <w:tmpl w:val="F932A41C"/>
    <w:lvl w:tplc="5686DF5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D23FF6"/>
    <w:multiLevelType w:val="hybridMultilevel"/>
    <w:tmpl w:val="28688E7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6878"/>
    <w:rsid w:val="00025E15"/>
    <w:rsid w:val="00053415"/>
    <w:rsid w:val="00090150"/>
    <w:rsid w:val="000C18FA"/>
    <w:rsid w:val="000D4FD3"/>
    <w:rsid w:val="000E2972"/>
    <w:rsid w:val="000F59ED"/>
    <w:rsid w:val="00127B3D"/>
    <w:rsid w:val="001610E8"/>
    <w:rsid w:val="00167996"/>
    <w:rsid w:val="001726CD"/>
    <w:rsid w:val="0017370A"/>
    <w:rsid w:val="00173E26"/>
    <w:rsid w:val="00184E5B"/>
    <w:rsid w:val="001A335B"/>
    <w:rsid w:val="001B59AE"/>
    <w:rsid w:val="001E621C"/>
    <w:rsid w:val="001F2158"/>
    <w:rsid w:val="00202817"/>
    <w:rsid w:val="00236D4E"/>
    <w:rsid w:val="002671E6"/>
    <w:rsid w:val="002778FE"/>
    <w:rsid w:val="002A37DB"/>
    <w:rsid w:val="002B55F2"/>
    <w:rsid w:val="002C1163"/>
    <w:rsid w:val="002D3A93"/>
    <w:rsid w:val="00327243"/>
    <w:rsid w:val="00334420"/>
    <w:rsid w:val="00360123"/>
    <w:rsid w:val="00380DBE"/>
    <w:rsid w:val="003A05F4"/>
    <w:rsid w:val="003C348C"/>
    <w:rsid w:val="0041678B"/>
    <w:rsid w:val="00416AF8"/>
    <w:rsid w:val="00424EEF"/>
    <w:rsid w:val="004646B8"/>
    <w:rsid w:val="004666FB"/>
    <w:rsid w:val="00487E12"/>
    <w:rsid w:val="004A5087"/>
    <w:rsid w:val="004B2E62"/>
    <w:rsid w:val="004D7741"/>
    <w:rsid w:val="004F01F4"/>
    <w:rsid w:val="00506372"/>
    <w:rsid w:val="00534F13"/>
    <w:rsid w:val="005551BB"/>
    <w:rsid w:val="00565452"/>
    <w:rsid w:val="00576D4B"/>
    <w:rsid w:val="005865FF"/>
    <w:rsid w:val="005A5E2C"/>
    <w:rsid w:val="005D0BB3"/>
    <w:rsid w:val="00603455"/>
    <w:rsid w:val="00603E46"/>
    <w:rsid w:val="0060626C"/>
    <w:rsid w:val="00635242"/>
    <w:rsid w:val="006377D5"/>
    <w:rsid w:val="00644674"/>
    <w:rsid w:val="0066448E"/>
    <w:rsid w:val="00683FFC"/>
    <w:rsid w:val="00684142"/>
    <w:rsid w:val="006A1414"/>
    <w:rsid w:val="006D7B9E"/>
    <w:rsid w:val="00747D3D"/>
    <w:rsid w:val="00764CE7"/>
    <w:rsid w:val="00791A76"/>
    <w:rsid w:val="007964D6"/>
    <w:rsid w:val="00797A5C"/>
    <w:rsid w:val="007C2214"/>
    <w:rsid w:val="007C2EA8"/>
    <w:rsid w:val="007C3F82"/>
    <w:rsid w:val="007E087A"/>
    <w:rsid w:val="00835208"/>
    <w:rsid w:val="00874032"/>
    <w:rsid w:val="008A1101"/>
    <w:rsid w:val="008A35DC"/>
    <w:rsid w:val="008B335A"/>
    <w:rsid w:val="008C1BF4"/>
    <w:rsid w:val="008C6164"/>
    <w:rsid w:val="008E171B"/>
    <w:rsid w:val="009133F3"/>
    <w:rsid w:val="0093263E"/>
    <w:rsid w:val="009377B6"/>
    <w:rsid w:val="00951006"/>
    <w:rsid w:val="00967ACE"/>
    <w:rsid w:val="0097386E"/>
    <w:rsid w:val="009B2BCF"/>
    <w:rsid w:val="009D00E1"/>
    <w:rsid w:val="009E0D33"/>
    <w:rsid w:val="00A00A8D"/>
    <w:rsid w:val="00A21177"/>
    <w:rsid w:val="00A3707C"/>
    <w:rsid w:val="00A45CFD"/>
    <w:rsid w:val="00A86B81"/>
    <w:rsid w:val="00A87C3A"/>
    <w:rsid w:val="00AB3D3E"/>
    <w:rsid w:val="00AC5028"/>
    <w:rsid w:val="00AE0E70"/>
    <w:rsid w:val="00AE5878"/>
    <w:rsid w:val="00B532A7"/>
    <w:rsid w:val="00BA12B9"/>
    <w:rsid w:val="00BF66E9"/>
    <w:rsid w:val="00C02B9E"/>
    <w:rsid w:val="00C14231"/>
    <w:rsid w:val="00C4415A"/>
    <w:rsid w:val="00C47233"/>
    <w:rsid w:val="00C676A6"/>
    <w:rsid w:val="00C717BD"/>
    <w:rsid w:val="00CA6B54"/>
    <w:rsid w:val="00CC2CC9"/>
    <w:rsid w:val="00CD1403"/>
    <w:rsid w:val="00D228FA"/>
    <w:rsid w:val="00D22F3E"/>
    <w:rsid w:val="00D40C76"/>
    <w:rsid w:val="00D53CE9"/>
    <w:rsid w:val="00D85D21"/>
    <w:rsid w:val="00DA62DE"/>
    <w:rsid w:val="00DC4A63"/>
    <w:rsid w:val="00DC59CD"/>
    <w:rsid w:val="00DE5B16"/>
    <w:rsid w:val="00E0122C"/>
    <w:rsid w:val="00E222A5"/>
    <w:rsid w:val="00E26FDE"/>
    <w:rsid w:val="00E62EA4"/>
    <w:rsid w:val="00E92DC6"/>
    <w:rsid w:val="00EA5FBF"/>
    <w:rsid w:val="00EE1C48"/>
    <w:rsid w:val="00F018FB"/>
    <w:rsid w:val="00F25A27"/>
    <w:rsid w:val="00F3130E"/>
    <w:rsid w:val="00F41089"/>
    <w:rsid w:val="00F43E27"/>
    <w:rsid w:val="00F53721"/>
    <w:rsid w:val="00F61868"/>
    <w:rsid w:val="00F66878"/>
    <w:rsid w:val="00F802CD"/>
    <w:rsid w:val="00FB4339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4C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64CE7"/>
  </w:style>
  <w:style w:styleId="Podnoje" w:type="paragraph">
    <w:name w:val="footer"/>
    <w:basedOn w:val="Normal"/>
    <w:rsid w:val="00764CE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51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51BB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link w:val="OdlomakpopisaChar"/>
    <w:uiPriority w:val="34"/>
    <w:qFormat/>
    <w:rsid w:val="002D3A93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2D3A93"/>
    <w:rPr>
      <w:sz w:val="24"/>
      <w:lang w:val="en-US"/>
    </w:rPr>
  </w:style>
  <w:style w:customStyle="true" w:styleId="st1" w:type="character">
    <w:name w:val="st1"/>
    <w:rsid w:val="00DA62DE"/>
  </w:style>
  <w:style w:customStyle="true" w:styleId="ZaglavljeChar" w:type="character">
    <w:name w:val="Zaglavlje Char"/>
    <w:link w:val="Zaglavlje"/>
    <w:uiPriority w:val="99"/>
    <w:rsid w:val="00C4415A"/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1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1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16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1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1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4C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64CE7"/>
  </w:style>
  <w:style w:styleId="Podnoje" w:type="paragraph">
    <w:name w:val="footer"/>
    <w:basedOn w:val="Normal"/>
    <w:rsid w:val="00764CE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51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51BB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link w:val="OdlomakpopisaChar"/>
    <w:uiPriority w:val="34"/>
    <w:qFormat/>
    <w:rsid w:val="002D3A93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2D3A93"/>
    <w:rPr>
      <w:sz w:val="24"/>
      <w:lang w:val="en-US"/>
    </w:rPr>
  </w:style>
  <w:style w:customStyle="1" w:styleId="st1" w:type="character">
    <w:name w:val="st1"/>
    <w:rsid w:val="00DA62DE"/>
  </w:style>
  <w:style w:customStyle="1" w:styleId="ZaglavljeChar" w:type="character">
    <w:name w:val="Zaglavlje Char"/>
    <w:link w:val="Zaglavlje"/>
    <w:uiPriority w:val="99"/>
    <w:rsid w:val="00C4415A"/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1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1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16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1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1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773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1594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56623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920422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9187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84405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72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175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5793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2882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St-233/2013</izvorni_sadrzaj>
    <derivirana_varijabla naziv="DomainObject.Predmet.OznakaBroj_1">St-233/2013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FAGUS društvo s ograničenom odgovornošću za proizvodnju, trgovinu i usluge "u stečaju"</izvorni_sadrzaj>
    <derivirana_varijabla naziv="DomainObject.Predmet.ProtustrankaFormated_1">  FAGUS društvo s ograničenom odgovornošću za proizvodnju, trgovinu i usluge "u stečaju"</derivirana_varijabla>
  </DomainObject.Predmet.ProtustrankaFormated>
  <DomainObject.Predmet.ProtustrankaFormatedOIB>
    <izvorni_sadrzaj>  FAGUS društvo s ograničenom odgovornošću za proizvodnju, trgovinu i usluge "u stečaju", OIB 12719675265</izvorni_sadrzaj>
    <derivirana_varijabla naziv="DomainObject.Predmet.ProtustrankaFormatedOIB_1">  FAGUS društvo s ograničenom odgovornošću za proizvodnju, trgovinu i usluge "u stečaju", OIB 12719675265</derivirana_varijabla>
  </DomainObject.Predmet.ProtustrankaFormatedOIB>
  <DomainObject.Predmet.ProtustrankaFormatedWithAdress>
    <izvorni_sadrzaj> FAGUS društvo s ograničenom odgovornošću za proizvodnju, trgovinu i usluge "u stečaju", Metoda Hrga 19, 42240 Ivanec</izvorni_sadrzaj>
    <derivirana_varijabla naziv="DomainObject.Predmet.ProtustrankaFormatedWithAdress_1"> FAGUS društvo s ograničenom odgovornošću za proizvodnju, trgovinu i usluge "u stečaju", Metoda Hrga 19, 42240 Ivanec</derivirana_varijabla>
  </DomainObject.Predmet.ProtustrankaFormatedWithAdress>
  <DomainObject.Predmet.ProtustrankaFormatedWithAdressOIB>
    <izvorni_sadrzaj> FAGUS društvo s ograničenom odgovornošću za proizvodnju, trgovinu i usluge "u stečaju", OIB 12719675265, Metoda Hrga 19, 42240 Ivanec</izvorni_sadrzaj>
    <derivirana_varijabla naziv="DomainObject.Predmet.ProtustrankaFormatedWithAdressOIB_1"> FAGUS društvo s ograničenom odgovornošću za proizvodnju, trgovinu i usluge "u stečaju", OIB 12719675265, Metoda Hrga 19, 42240 Ivanec</derivirana_varijabla>
  </DomainObject.Predmet.ProtustrankaFormatedWithAdressOIB>
  <DomainObject.Predmet.ProtustrankaWithAdress>
    <izvorni_sadrzaj>FAGUS društvo s ograničenom odgovornošću za proizvodnju, trgovinu i usluge "u stečaju" Metoda Hrga 19, 42240 Ivanec</izvorni_sadrzaj>
    <derivirana_varijabla naziv="DomainObject.Predmet.ProtustrankaWithAdress_1">FAGUS društvo s ograničenom odgovornošću za proizvodnju, trgovinu i usluge "u stečaju" Metoda Hrga 19, 42240 Ivanec</derivirana_varijabla>
  </DomainObject.Predmet.ProtustrankaWithAdress>
  <DomainObject.Predmet.ProtustrankaWithAdressOIB>
    <izvorni_sadrzaj>FAGUS društvo s ograničenom odgovornošću za proizvodnju, trgovinu i usluge "u stečaju", OIB 12719675265, Metoda Hrga 19, 42240 Ivanec</izvorni_sadrzaj>
    <derivirana_varijabla naziv="DomainObject.Predmet.ProtustrankaWithAdressOIB_1">FAGUS društvo s ograničenom odgovornošću za proizvodnju, trgovinu i usluge "u stečaju", OIB 12719675265, Metoda Hrga 19, 42240 Ivanec</derivirana_varijabla>
  </DomainObject.Predmet.ProtustrankaWithAdressOIB>
  <DomainObject.Predmet.ProtustrankaNazivFormated>
    <izvorni_sadrzaj>FAGUS društvo s ograničenom odgovornošću za proizvodnju, trgovinu i usluge "u stečaju"</izvorni_sadrzaj>
    <derivirana_varijabla naziv="DomainObject.Predmet.ProtustrankaNazivFormated_1">FAGUS društvo s ograničenom odgovornošću za proizvodnju, trgovinu i usluge "u stečaju"</derivirana_varijabla>
  </DomainObject.Predmet.ProtustrankaNazivFormated>
  <DomainObject.Predmet.ProtustrankaNazivFormatedOIB>
    <izvorni_sadrzaj>FAGUS društvo s ograničenom odgovornošću za proizvodnju, trgovinu i usluge "u stečaju", OIB 12719675265</izvorni_sadrzaj>
    <derivirana_varijabla naziv="DomainObject.Predmet.ProtustrankaNazivFormatedOIB_1">FAGUS društvo s ograničenom odgovornošću za proizvodnju, trgovinu i usluge "u stečaju", OIB 12719675265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RIBIĆ, zaposlenica</izvorni_sadrzaj>
    <derivirana_varijabla naziv="DomainObject.Predmet.StrankaFormated_1">  LJUBICA RIBIĆ, zaposlenica</derivirana_varijabla>
  </DomainObject.Predmet.StrankaFormated>
  <DomainObject.Predmet.StrankaFormatedOIB>
    <izvorni_sadrzaj>  LJUBICA RIBIĆ, zaposlenica, OIB 44274548172</izvorni_sadrzaj>
    <derivirana_varijabla naziv="DomainObject.Predmet.StrankaFormatedOIB_1">  LJUBICA RIBIĆ, zaposlenica, OIB 44274548172</derivirana_varijabla>
  </DomainObject.Predmet.StrankaFormatedOIB>
  <DomainObject.Predmet.StrankaFormatedWithAdress>
    <izvorni_sadrzaj> LJUBICA RIBIĆ, zaposlenica, Salinovec 104, 42240 Ivanec</izvorni_sadrzaj>
    <derivirana_varijabla naziv="DomainObject.Predmet.StrankaFormatedWithAdress_1"> LJUBICA RIBIĆ, zaposlenica, Salinovec 104, 42240 Ivanec</derivirana_varijabla>
  </DomainObject.Predmet.StrankaFormatedWithAdress>
  <DomainObject.Predmet.StrankaFormatedWithAdressOIB>
    <izvorni_sadrzaj> LJUBICA RIBIĆ, zaposlenica, OIB 44274548172, Salinovec 104, 42240 Ivanec</izvorni_sadrzaj>
    <derivirana_varijabla naziv="DomainObject.Predmet.StrankaFormatedWithAdressOIB_1"> LJUBICA RIBIĆ, zaposlenica, OIB 44274548172, Salinovec 104, 42240 Ivanec</derivirana_varijabla>
  </DomainObject.Predmet.StrankaFormatedWithAdressOIB>
  <DomainObject.Predmet.StrankaWithAdress>
    <izvorni_sadrzaj>LJUBICA RIBIĆ, zaposlenica Salinovec 104,42240 Ivanec</izvorni_sadrzaj>
    <derivirana_varijabla naziv="DomainObject.Predmet.StrankaWithAdress_1">LJUBICA RIBIĆ, zaposlenica Salinovec 104,42240 Ivanec</derivirana_varijabla>
  </DomainObject.Predmet.StrankaWithAdress>
  <DomainObject.Predmet.StrankaWithAdressOIB>
    <izvorni_sadrzaj>LJUBICA RIBIĆ, zaposlenica, OIB 44274548172, Salinovec 104,42240 Ivanec</izvorni_sadrzaj>
    <derivirana_varijabla naziv="DomainObject.Predmet.StrankaWithAdressOIB_1">LJUBICA RIBIĆ, zaposlenica, OIB 44274548172, Salinovec 104,42240 Ivanec</derivirana_varijabla>
  </DomainObject.Predmet.StrankaWithAdressOIB>
  <DomainObject.Predmet.StrankaNazivFormated>
    <izvorni_sadrzaj>LJUBICA RIBIĆ, zaposlenica</izvorni_sadrzaj>
    <derivirana_varijabla naziv="DomainObject.Predmet.StrankaNazivFormated_1">LJUBICA RIBIĆ, zaposlenica</derivirana_varijabla>
  </DomainObject.Predmet.StrankaNazivFormated>
  <DomainObject.Predmet.StrankaNazivFormatedOIB>
    <izvorni_sadrzaj>LJUBICA RIBIĆ, zaposlenica, OIB 44274548172</izvorni_sadrzaj>
    <derivirana_varijabla naziv="DomainObject.Predmet.StrankaNazivFormatedOIB_1">LJUBICA RIBIĆ, zaposlenica, OIB 44274548172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LJUBICA RIBIĆ, zaposlenica</item>
    </izvorni_sadrzaj>
    <derivirana_varijabla naziv="DomainObject.Predmet.StrankaListFormated_1">
      <item>LJUBICA RIBIĆ, zaposlenica</item>
    </derivirana_varijabla>
  </DomainObject.Predmet.StrankaListFormated>
  <DomainObject.Predmet.StrankaListFormatedOIB>
    <izvorni_sadrzaj>
      <item>LJUBICA RIBIĆ, zaposlenica, OIB 44274548172</item>
    </izvorni_sadrzaj>
    <derivirana_varijabla naziv="DomainObject.Predmet.StrankaListFormatedOIB_1">
      <item>LJUBICA RIBIĆ, zaposlenica, OIB 44274548172</item>
    </derivirana_varijabla>
  </DomainObject.Predmet.StrankaListFormatedOIB>
  <DomainObject.Predmet.StrankaListFormatedWithAdress>
    <izvorni_sadrzaj>
      <item>LJUBICA RIBIĆ, zaposlenica, Salinovec 104, 42240 Ivanec</item>
    </izvorni_sadrzaj>
    <derivirana_varijabla naziv="DomainObject.Predmet.StrankaListFormatedWithAdress_1">
      <item>LJUBICA RIBIĆ, zaposlenica, Salinovec 104, 42240 Ivanec</item>
    </derivirana_varijabla>
  </DomainObject.Predmet.StrankaListFormatedWithAdress>
  <DomainObject.Predmet.StrankaListFormatedWithAdressOIB>
    <izvorni_sadrzaj>
      <item>LJUBICA RIBIĆ, zaposlenica, OIB 44274548172, Salinovec 104, 42240 Ivanec</item>
    </izvorni_sadrzaj>
    <derivirana_varijabla naziv="DomainObject.Predmet.StrankaListFormatedWithAdressOIB_1">
      <item>LJUBICA RIBIĆ, zaposlenica, OIB 44274548172, Salinovec 104, 42240 Ivanec</item>
    </derivirana_varijabla>
  </DomainObject.Predmet.StrankaListFormatedWithAdressOIB>
  <DomainObject.Predmet.StrankaListNazivFormated>
    <izvorni_sadrzaj>
      <item>LJUBICA RIBIĆ, zaposlenica</item>
    </izvorni_sadrzaj>
    <derivirana_varijabla naziv="DomainObject.Predmet.StrankaListNazivFormated_1">
      <item>LJUBICA RIBIĆ, zaposlenica</item>
    </derivirana_varijabla>
  </DomainObject.Predmet.StrankaListNazivFormated>
  <DomainObject.Predmet.StrankaListNazivFormatedOIB>
    <izvorni_sadrzaj>
      <item>LJUBICA RIBIĆ, zaposlenica, OIB 44274548172</item>
    </izvorni_sadrzaj>
    <derivirana_varijabla naziv="DomainObject.Predmet.StrankaListNazivFormatedOIB_1">
      <item>LJUBICA RIBIĆ, zaposlenica, OIB 44274548172</item>
    </derivirana_varijabla>
  </DomainObject.Predmet.StrankaListNazivFormatedOIB>
  <DomainObject.Predmet.ProtuStrankaListFormated>
    <izvorni_sadrzaj>
      <item>FAGUS društvo s ograničenom odgovornošću za proizvodnju, trgovinu i usluge "u stečaju"</item>
    </izvorni_sadrzaj>
    <derivirana_varijabla naziv="DomainObject.Predmet.ProtuStrankaListFormated_1">
      <item>FAGUS društvo s ograničenom odgovornošću za proizvodnju, trgovinu i usluge "u stečaju"</item>
    </derivirana_varijabla>
  </DomainObject.Predmet.ProtuStrankaListFormated>
  <DomainObject.Predmet.ProtuStrankaListFormatedOIB>
    <izvorni_sadrzaj>
      <item>FAGUS društvo s ograničenom odgovornošću za proizvodnju, trgovinu i usluge "u stečaju", OIB 12719675265</item>
    </izvorni_sadrzaj>
    <derivirana_varijabla naziv="DomainObject.Predmet.ProtuStrankaListFormatedOIB_1">
      <item>FAGUS društvo s ograničenom odgovornošću za proizvodnju, trgovinu i usluge "u stečaju", OIB 12719675265</item>
    </derivirana_varijabla>
  </DomainObject.Predmet.ProtuStrankaListFormatedOIB>
  <DomainObject.Predmet.ProtuStrankaListFormatedWithAdress>
    <izvorni_sadrzaj>
      <item>FAGUS društvo s ograničenom odgovornošću za proizvodnju, trgovinu i usluge "u stečaju", Metoda Hrga 19, 42240 Ivanec</item>
    </izvorni_sadrzaj>
    <derivirana_varijabla naziv="DomainObject.Predmet.ProtuStrankaListFormatedWithAdress_1">
      <item>FAGUS društvo s ograničenom odgovornošću za proizvodnju, trgovinu i usluge "u stečaju", Metoda Hrga 19, 42240 Ivanec</item>
    </derivirana_varijabla>
  </DomainObject.Predmet.ProtuStrankaListFormatedWithAdress>
  <DomainObject.Predmet.ProtuStrankaListFormatedWithAdressOIB>
    <izvorni_sadrzaj>
      <item>FAGUS društvo s ograničenom odgovornošću za proizvodnju, trgovinu i usluge "u stečaju", OIB 12719675265, Metoda Hrga 19, 42240 Ivanec</item>
    </izvorni_sadrzaj>
    <derivirana_varijabla naziv="DomainObject.Predmet.ProtuStrankaListFormatedWithAdressOIB_1">
      <item>FAGUS društvo s ograničenom odgovornošću za proizvodnju, trgovinu i usluge "u stečaju", OIB 12719675265, Metoda Hrga 19, 42240 Ivanec</item>
    </derivirana_varijabla>
  </DomainObject.Predmet.ProtuStrankaListFormatedWithAdressOIB>
  <DomainObject.Predmet.ProtuStrankaListNazivFormated>
    <izvorni_sadrzaj>
      <item>FAGUS društvo s ograničenom odgovornošću za proizvodnju, trgovinu i usluge "u stečaju"</item>
    </izvorni_sadrzaj>
    <derivirana_varijabla naziv="DomainObject.Predmet.ProtuStrankaListNazivFormated_1">
      <item>FAGUS društvo s ograničenom odgovornošću za proizvodnju, trgovinu i usluge "u stečaju"</item>
    </derivirana_varijabla>
  </DomainObject.Predmet.ProtuStrankaListNazivFormated>
  <DomainObject.Predmet.ProtuStrankaListNazivFormatedOIB>
    <izvorni_sadrzaj>
      <item>FAGUS društvo s ograničenom odgovornošću za proizvodnju, trgovinu i usluge "u stečaju", OIB 12719675265</item>
    </izvorni_sadrzaj>
    <derivirana_varijabla naziv="DomainObject.Predmet.ProtuStrankaListNazivFormatedOIB_1">
      <item>FAGUS društvo s ograničenom odgovornošću za proizvodnju, trgovinu i usluge "u stečaju", OIB 12719675265</item>
    </derivirana_varijabla>
  </DomainObject.Predmet.ProtuStrankaListNazivFormatedOIB>
  <DomainObject.Predmet.OstaliListFormated>
    <izvorni_sadrzaj>
      <item>ŽELIMIR URŠULIN</item>
      <item>Županijsko državno odvjetništvo</item>
      <item>Marko Tulić</item>
      <item>Jugoslav Puran</item>
    </izvorni_sadrzaj>
    <derivirana_varijabla naziv="DomainObject.Predmet.OstaliListFormated_1">
      <item>ŽELIMIR URŠULIN</item>
      <item>Županijsko državno odvjetništvo</item>
      <item>Marko Tulić</item>
      <item>Jugoslav Puran</item>
    </derivirana_varijabla>
  </DomainObject.Predmet.OstaliListFormated>
  <DomainObject.Predmet.OstaliListFormatedOIB>
    <izvorni_sadrzaj>
      <item>ŽELIMIR URŠULIN, OIB 03842320752</item>
      <item>Županijsko državno odvjetništvo</item>
      <item>Marko Tulić</item>
      <item>Jugoslav Puran</item>
    </izvorni_sadrzaj>
    <derivirana_varijabla naziv="DomainObject.Predmet.OstaliListFormatedOIB_1">
      <item>ŽELIMIR URŠULIN, OIB 03842320752</item>
      <item>Županijsko državno odvjetništvo</item>
      <item>Marko Tulić</item>
      <item>Jugoslav Puran</item>
    </derivirana_varijabla>
  </DomainObject.Predmet.OstaliListFormatedOIB>
  <DomainObject.Predmet.OstaliListFormatedWithAdress>
    <izvorni_sadrzaj>
      <item>ŽELIMIR URŠULIN, Trg hrvatskih ivanovaca 9, 42240 Ivanec</item>
      <item>Županijsko državno odvjetništvo, Braće Radića 2, 42000 Varaždin</item>
      <item>Marko Tulić, Vidikovac 114, 43000 Bjelovar</item>
      <item>Jugoslav Puran, J. Jelačića 12, 43000 Bjelovar</item>
    </izvorni_sadrzaj>
    <derivirana_varijabla naziv="DomainObject.Predmet.OstaliListFormatedWithAdress_1">
      <item>ŽELIMIR URŠULIN, Trg hrvatskih ivanovaca 9, 42240 Ivanec</item>
      <item>Županijsko državno odvjetništvo, Braće Radića 2, 42000 Varaždin</item>
      <item>Marko Tulić, Vidikovac 114, 43000 Bjelovar</item>
      <item>Jugoslav Puran, J. Jelačića 12, 43000 Bjelovar</item>
    </derivirana_varijabla>
  </DomainObject.Predmet.OstaliListFormatedWithAdress>
  <DomainObject.Predmet.OstaliListFormatedWithAdressOIB>
    <izvorni_sadrzaj>
      <item>ŽELIMIR URŠULIN, OIB 03842320752, Trg hrvatskih ivanovaca 9, 42240 Ivanec</item>
      <item>Županijsko državno odvjetništvo, Braće Radića 2, 42000 Varaždin</item>
      <item>Marko Tulić, Vidikovac 114, 43000 Bjelovar</item>
      <item>Jugoslav Puran, J. Jelačića 12, 43000 Bjelovar</item>
    </izvorni_sadrzaj>
    <derivirana_varijabla naziv="DomainObject.Predmet.OstaliListFormatedWithAdressOIB_1">
      <item>ŽELIMIR URŠULIN, OIB 03842320752, Trg hrvatskih ivanovaca 9, 42240 Ivanec</item>
      <item>Županijsko državno odvjetništvo, Braće Radića 2, 42000 Varaždin</item>
      <item>Marko Tulić, Vidikovac 114, 43000 Bjelovar</item>
      <item>Jugoslav Puran, J. Jelačića 12, 43000 Bjelovar</item>
    </derivirana_varijabla>
  </DomainObject.Predmet.OstaliListFormatedWithAdressOIB>
  <DomainObject.Predmet.OstaliListNazivFormated>
    <izvorni_sadrzaj>
      <item>ŽELIMIR URŠULIN</item>
      <item>Županijsko državno odvjetništvo</item>
      <item>Marko Tulić</item>
      <item>Jugoslav Puran</item>
    </izvorni_sadrzaj>
    <derivirana_varijabla naziv="DomainObject.Predmet.OstaliListNazivFormated_1">
      <item>ŽELIMIR URŠULIN</item>
      <item>Županijsko državno odvjetništvo</item>
      <item>Marko Tulić</item>
      <item>Jugoslav Puran</item>
    </derivirana_varijabla>
  </DomainObject.Predmet.OstaliListNazivFormated>
  <DomainObject.Predmet.OstaliListNazivFormatedOIB>
    <izvorni_sadrzaj>
      <item>ŽELIMIR URŠULIN, OIB 03842320752</item>
      <item>Županijsko državno odvjetništvo</item>
      <item>Marko Tulić</item>
      <item>Jugoslav Puran</item>
    </izvorni_sadrzaj>
    <derivirana_varijabla naziv="DomainObject.Predmet.OstaliListNazivFormatedOIB_1">
      <item>ŽELIMIR URŠULIN, OIB 03842320752</item>
      <item>Županijsko državno odvjetništvo</item>
      <item>Marko Tulić</item>
      <item>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RIBIĆ, zaposlenica</izvorni_sadrzaj>
    <derivirana_varijabla naziv="DomainObject.Predmet.StrankaIDrugi_1">LJUBICA RIBIĆ, zaposlenica</derivirana_varijabla>
  </DomainObject.Predmet.StrankaIDrugi>
  <DomainObject.Predmet.ProtustrankaIDrugi>
    <izvorni_sadrzaj>FAGUS društvo s ograničenom odgovornošću za proizvodnju, trgovinu i usluge "u stečaju"</izvorni_sadrzaj>
    <derivirana_varijabla naziv="DomainObject.Predmet.ProtustrankaIDrugi_1">FAGUS društvo s ograničenom odgovornošću za proizvodnju, trgovinu i usluge "u stečaju"</derivirana_varijabla>
  </DomainObject.Predmet.ProtustrankaIDrugi>
  <DomainObject.Predmet.StrankaIDrugiAdressOIB>
    <izvorni_sadrzaj>LJUBICA RIBIĆ, zaposlenica, OIB 44274548172, Salinovec 104, 42240 Ivanec</izvorni_sadrzaj>
    <derivirana_varijabla naziv="DomainObject.Predmet.StrankaIDrugiAdressOIB_1">LJUBICA RIBIĆ, zaposlenica, OIB 44274548172, Salinovec 104, 42240 Ivanec</derivirana_varijabla>
  </DomainObject.Predmet.StrankaIDrugiAdressOIB>
  <DomainObject.Predmet.ProtustrankaIDrugiAdressOIB>
    <izvorni_sadrzaj>FAGUS društvo s ograničenom odgovornošću za proizvodnju, trgovinu i usluge "u stečaju", OIB 12719675265, Metoda Hrga 19, 42240 Ivanec</izvorni_sadrzaj>
    <derivirana_varijabla naziv="DomainObject.Predmet.ProtustrankaIDrugiAdressOIB_1">FAGUS društvo s ograničenom odgovornošću za proizvodnju, trgovinu i usluge "u stečaju", OIB 12719675265, Metoda Hrga 19,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društvo s ograničenom odgovornošću za proizvodnju, trgovinu i usluge "u stečaju"</item>
      <item>LJUBICA RIBIĆ, zaposlenica</item>
      <item>ŽELIMIR URŠULIN</item>
      <item>Županijsko državno odvjetništvo</item>
      <item>Marko Tulić</item>
      <item>Jugoslav Puran</item>
    </izvorni_sadrzaj>
    <derivirana_varijabla naziv="DomainObject.Predmet.SudioniciListNaziv_1">
      <item>FAGUS društvo s ograničenom odgovornošću za proizvodnju, trgovinu i usluge "u stečaju"</item>
      <item>LJUBICA RIBIĆ, zaposlenica</item>
      <item>ŽELIMIR URŠULIN</item>
      <item>Županijsko državno odvjetništvo</item>
      <item>Marko Tulić</item>
      <item>Jugoslav Puran</item>
    </derivirana_varijabla>
  </DomainObject.Predmet.SudioniciListNaziv>
  <DomainObject.Predmet.SudioniciListAdressOIB>
    <izvorni_sadrzaj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  <item>Županijsko državno odvjetništvo, Braće Radića 2,42000 Varaždin</item>
      <item>Marko Tulić, Vidikovac 114,43000 Bjelovar</item>
      <item>Jugoslav Puran, J. Jelačića 12,43000 Bjelovar</item>
    </izvorni_sadrzaj>
    <derivirana_varijabla naziv="DomainObject.Predmet.SudioniciListAdressOIB_1"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  <item>Županijsko državno odvjetništvo, Braće Radića 2,42000 Varaždin</item>
      <item>Marko Tulić, Vidikovac 114,43000 Bjelovar</item>
      <item>Jugoslav Puran, J.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12719675265</item>
      <item>, OIB 44274548172</item>
      <item>, OIB 03842320752</item>
      <item>, OIB null</item>
      <item>, OIB null</item>
      <item>, OIB null</item>
    </izvorni_sadrzaj>
    <derivirana_varijabla naziv="DomainObject.Predmet.SudioniciListNazivOIB_1">
      <item>, OIB 12719675265</item>
      <item>, OIB 44274548172</item>
      <item>, OIB 03842320752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A77AF-4AC8-45EF-9033-019DD9724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3956</properties:Characters>
  <properties:Lines>110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2017-10-16T12:38:00Z</dcterms:created>
  <dc:creator>Turek Nevenka</dc:creator>
  <cp:lastModifiedBy>Tihana Martinez</cp:lastModifiedBy>
  <cp:lastPrinted>2017-10-16T12:34:00Z</cp:lastPrinted>
  <dcterms:modified xmlns:xsi="http://www.w3.org/2001/XMLSchema-instance" xsi:type="dcterms:W3CDTF">2017-10-16T12:39:00Z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