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1125" w14:paraId="c511125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842EC">
        <w:t>1834/15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6842EC">
        <w:t>EKOPRODUKT d.o.o., Vojnić, Trg Stjepana Radića 3, OIB: 08296823047</w:t>
      </w:r>
      <w:r w:rsidR="00AA129B">
        <w:t xml:space="preserve">, </w:t>
      </w:r>
      <w:r w:rsidR="001E386C">
        <w:t>4. siječnja 2017.</w:t>
      </w:r>
    </w:p>
    <w:p w:rsidRDefault="00AA7637" w:rsidP="00060133" w:rsidR="00AA7637"/>
    <w:p w:rsidRDefault="006842EC" w:rsidP="00060133" w:rsidR="006842EC" w:rsidRPr="00AF1EFD"/>
    <w:p w:rsidRDefault="00060133" w:rsidP="00060133" w:rsidR="008B73DD">
      <w:pPr>
        <w:jc w:val="center"/>
      </w:pPr>
      <w:r w:rsidRPr="00AF1EFD">
        <w:t>r i j e š i o     j e</w:t>
      </w:r>
    </w:p>
    <w:p w:rsidRDefault="006842EC" w:rsidP="00060133" w:rsidR="006842EC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AA129B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DA55C0">
        <w:t xml:space="preserve">skraćeni </w:t>
      </w:r>
      <w:r w:rsidRPr="00AF1EFD">
        <w:t xml:space="preserve">stečajni postupak nad dužnikom </w:t>
      </w:r>
      <w:r w:rsidR="006842EC">
        <w:t>EKOPRODUKT d.o.o., Vojnić, Trg Stjepana Radića 3, OIB: 08296823047</w:t>
      </w:r>
      <w:r w:rsidR="00476A28">
        <w:t>.</w:t>
      </w:r>
      <w:r w:rsidRPr="00AF1EFD">
        <w:t xml:space="preserve"> </w:t>
      </w:r>
      <w:r w:rsidR="00DA55C0">
        <w:t>Skraćeni s</w:t>
      </w:r>
      <w:r w:rsidRPr="00AF1EFD">
        <w:t xml:space="preserve">tečajni postupak je otvoren </w:t>
      </w:r>
      <w:r w:rsidR="001E386C">
        <w:t>4. siječnja 2017.</w:t>
      </w:r>
      <w:r w:rsidRPr="00AF1EFD">
        <w:t xml:space="preserve"> u </w:t>
      </w:r>
      <w:r w:rsidR="006842EC">
        <w:t>13,00</w:t>
      </w:r>
      <w:r w:rsidRPr="00AF1EFD">
        <w:t xml:space="preserve"> sati, kad je ovo rješenje o otvaranju</w:t>
      </w:r>
      <w:r w:rsidR="00AA129B">
        <w:t xml:space="preserve"> skraćenog</w:t>
      </w:r>
      <w:r w:rsidRPr="00AF1EFD">
        <w:t xml:space="preserve">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842EC">
        <w:t>Vedran Grčić, Karlovac, Dr. Ante Starčevića 15, OIB: 28045499425.</w:t>
      </w:r>
    </w:p>
    <w:p w:rsidRDefault="00060133" w:rsidP="00060133" w:rsidR="00060133" w:rsidRPr="00AF1EFD">
      <w:pPr>
        <w:ind w:left="708"/>
        <w:jc w:val="both"/>
      </w:pPr>
    </w:p>
    <w:p w:rsidRDefault="00060133" w:rsidP="00AA129B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DA55C0">
        <w:t xml:space="preserve">skraćeni </w:t>
      </w:r>
      <w:r w:rsidRPr="00AF1EFD">
        <w:t>stečajni postupak na</w:t>
      </w:r>
      <w:r w:rsidR="001E386C">
        <w:t xml:space="preserve">d dužnikom </w:t>
      </w:r>
      <w:r w:rsidR="006842EC">
        <w:t>EKOPRODUKT d.o.o., Vojnić, Trg Stjepana Radića 3, OIB: 08296823047</w:t>
      </w:r>
      <w:r w:rsidR="00CB670D">
        <w:t>,</w:t>
      </w:r>
      <w:r w:rsidR="004B7DCF">
        <w:t xml:space="preserve"> </w:t>
      </w:r>
      <w:r w:rsidR="0078191E">
        <w:t xml:space="preserve">s danom </w:t>
      </w:r>
      <w:r w:rsidR="001E386C">
        <w:t>4. siječnja 2017.</w:t>
      </w:r>
    </w:p>
    <w:p w:rsidRDefault="00060133" w:rsidP="00060133" w:rsidR="00060133" w:rsidRPr="00AF1EFD">
      <w:pPr>
        <w:jc w:val="both"/>
      </w:pPr>
    </w:p>
    <w:p w:rsidRDefault="00195338" w:rsidP="00AA129B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6842EC">
        <w:t>EKOPRODUKT d.o.o., Vojnić, Trg Stjepana Radića 3, OIB: 08296823047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6842EC" w:rsidP="00A0682A" w:rsidR="006842EC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/>
    <w:p w:rsidRDefault="006842EC" w:rsidP="002C5A29" w:rsidR="006842EC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6842EC">
        <w:t>EKOPRODUKT d.o.o., Vojnić, Trg Stjepana Radića 3, OIB: 08296823047</w:t>
      </w:r>
      <w:r w:rsidR="00195338">
        <w:t>, dana</w:t>
      </w:r>
      <w:r w:rsidR="0078191E">
        <w:t xml:space="preserve"> </w:t>
      </w:r>
      <w:r w:rsidR="006842EC">
        <w:t>29. listopada 2015</w:t>
      </w:r>
      <w:r w:rsidR="00AA129B">
        <w:t>.</w:t>
      </w:r>
      <w:r w:rsidR="00195338">
        <w:t xml:space="preserve">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6842EC">
        <w:t>23. studenog 2015</w:t>
      </w:r>
      <w:r w:rsidR="0078191E">
        <w:t>.</w:t>
      </w:r>
      <w:r>
        <w:t xml:space="preserve">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6842EC" w:rsidP="00D5399D" w:rsidR="00AA129B">
      <w:pPr>
        <w:ind w:firstLine="708"/>
        <w:jc w:val="both"/>
      </w:pPr>
      <w:r>
        <w:t xml:space="preserve">Vjerovnik Fond za zaštitu okoliša i energetsku učinkovitost, Zagreb, Radnička cesta 80, OIB: 85828625994, podnio je 14. siječnja 2016. prijedlog za otvaranje stečajnog postupka nad dužnikom. </w:t>
      </w:r>
    </w:p>
    <w:p w:rsidRDefault="006842EC" w:rsidP="00D5399D" w:rsidR="006842EC">
      <w:pPr>
        <w:ind w:firstLine="708"/>
        <w:jc w:val="both"/>
      </w:pPr>
    </w:p>
    <w:p w:rsidRDefault="006842EC" w:rsidP="00D5399D" w:rsidR="006842EC">
      <w:pPr>
        <w:ind w:firstLine="708"/>
        <w:jc w:val="both"/>
      </w:pPr>
      <w:r>
        <w:t>Prema podacima dostupnim u spisu dužnik nema imovine, tj. nema nekretnina niti pokretnina (list 32 do 34 spisa), a vjerovnik kao predlagatelj je oslobođen od predujmljivanja troškova.</w:t>
      </w:r>
    </w:p>
    <w:p w:rsidRDefault="00AA129B" w:rsidP="00D5399D" w:rsidR="00AA129B">
      <w:pPr>
        <w:ind w:firstLine="708"/>
        <w:jc w:val="both"/>
      </w:pPr>
    </w:p>
    <w:p w:rsidRDefault="00AA129B" w:rsidP="00D5399D" w:rsidR="00AA129B">
      <w:pPr>
        <w:ind w:firstLine="708"/>
        <w:jc w:val="both"/>
      </w:pPr>
      <w:r>
        <w:t>Prema tome sud zaključuje da imovina društva nije dovoljna niti</w:t>
      </w:r>
      <w:r w:rsidR="006842EC">
        <w:t xml:space="preserve"> za namirenje troškova postupka, a niti od vjerovnikovog predujma sud ne može ostvariti sredstva da bi vodio stečajni postupak. Slijedi da nema nikakvih sredstava za vođenje stečajnog postupka.</w:t>
      </w:r>
    </w:p>
    <w:p w:rsidRDefault="00DA55C0" w:rsidP="00D5399D" w:rsidR="0078191E">
      <w:pPr>
        <w:ind w:firstLine="708"/>
        <w:jc w:val="both"/>
      </w:pPr>
      <w:r>
        <w:t xml:space="preserve"> </w:t>
      </w:r>
    </w:p>
    <w:p w:rsidRDefault="008E6573" w:rsidP="00D5399D" w:rsidR="008E6573">
      <w:pPr>
        <w:ind w:firstLine="708"/>
        <w:jc w:val="both"/>
      </w:pPr>
      <w:r>
        <w:t>Ukoliko bi se kasnije pronašla neka imovina koja ulazi u stečajnu masu sud bi u smislu odredbe čl. 289. st. 1. SZ-a proveo postupak naknadne diobe.</w:t>
      </w:r>
    </w:p>
    <w:p w:rsidRDefault="008E6573" w:rsidP="00D5399D" w:rsidR="008E6573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823194">
        <w:t>4. siječnja 2017.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984644" w:rsidRPr="00AF1EFD">
        <w:t>Jadranka Mađeruh</w:t>
      </w:r>
      <w:r w:rsidR="00A40812">
        <w:t>,v.r.</w:t>
      </w:r>
    </w:p>
    <w:p w:rsidRDefault="006842EC" w:rsidR="006842EC"/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</w:t>
      </w:r>
      <w:r w:rsidR="008E6573">
        <w:t xml:space="preserve">od dana dostave ovog rješenja, </w:t>
      </w:r>
      <w:r w:rsidR="00465DEA">
        <w:t>ovom sudu u tri primjerka</w:t>
      </w:r>
      <w:r w:rsidR="00293964" w:rsidRPr="00AF1EFD">
        <w:t>.</w:t>
      </w:r>
    </w:p>
    <w:p w:rsidRDefault="008327B4" w:rsidR="008327B4"/>
    <w:p w:rsidRDefault="008327B4" w:rsidP="008327B4" w:rsidR="008327B4">
      <w:pPr>
        <w:jc w:val="right"/>
      </w:pPr>
      <w:r>
        <w:t>Za točnost otpravka-ovlašteni službenik:</w:t>
      </w:r>
    </w:p>
    <w:p w:rsidRDefault="008327B4" w:rsidP="00465DEA" w:rsidR="008327B4">
      <w:pPr>
        <w:ind w:firstLine="708" w:left="4248"/>
        <w:jc w:val="center"/>
      </w:pPr>
      <w:r>
        <w:t>Draženka Prpić</w:t>
      </w:r>
    </w:p>
    <w:p w:rsidRDefault="006842EC" w:rsidP="00465DEA" w:rsidR="006842EC">
      <w:pPr>
        <w:ind w:firstLine="708" w:left="4248"/>
        <w:jc w:val="center"/>
      </w:pPr>
    </w:p>
    <w:p w:rsidRDefault="006842EC" w:rsidP="00465DEA" w:rsidR="006842EC">
      <w:pPr>
        <w:ind w:firstLine="708" w:left="4248"/>
        <w:jc w:val="center"/>
      </w:pPr>
    </w:p>
    <w:p w:rsidRDefault="006842EC" w:rsidP="00465DEA" w:rsidR="006842EC">
      <w:pPr>
        <w:ind w:firstLine="708" w:left="4248"/>
        <w:jc w:val="center"/>
      </w:pPr>
    </w:p>
    <w:p w:rsidRDefault="006842EC" w:rsidP="00465DEA" w:rsidR="006842EC">
      <w:pPr>
        <w:ind w:firstLine="708" w:left="4248"/>
        <w:jc w:val="center"/>
      </w:pPr>
    </w:p>
    <w:p w:rsidRDefault="006842EC" w:rsidP="00465DEA" w:rsidR="006842EC" w:rsidRPr="00AF1EFD">
      <w:pPr>
        <w:ind w:firstLine="708" w:left="4248"/>
        <w:jc w:val="center"/>
      </w:pP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B87" w:rsidR="00140B87">
      <w:r>
        <w:separator/>
      </w:r>
    </w:p>
  </w:endnote>
  <w:endnote w:id="0" w:type="continuationSeparator">
    <w:p w:rsidRDefault="00140B87" w:rsidR="00140B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B87" w:rsidR="00140B87">
      <w:r>
        <w:separator/>
      </w:r>
    </w:p>
  </w:footnote>
  <w:footnote w:id="0" w:type="continuationSeparator">
    <w:p w:rsidRDefault="00140B87" w:rsidR="00140B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65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842EC">
      <w:t>1834/15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29D5"/>
    <w:rsid w:val="00140B87"/>
    <w:rsid w:val="00141576"/>
    <w:rsid w:val="00174993"/>
    <w:rsid w:val="00191009"/>
    <w:rsid w:val="00195338"/>
    <w:rsid w:val="001A044D"/>
    <w:rsid w:val="001C02F6"/>
    <w:rsid w:val="001D564F"/>
    <w:rsid w:val="001E386C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3D6CFA"/>
    <w:rsid w:val="00407FE0"/>
    <w:rsid w:val="00420E01"/>
    <w:rsid w:val="0043031F"/>
    <w:rsid w:val="0044721B"/>
    <w:rsid w:val="00465DEA"/>
    <w:rsid w:val="00476A28"/>
    <w:rsid w:val="004A1BE7"/>
    <w:rsid w:val="004B7DCF"/>
    <w:rsid w:val="004D63AB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42EC"/>
    <w:rsid w:val="006861EF"/>
    <w:rsid w:val="006C786C"/>
    <w:rsid w:val="007170B8"/>
    <w:rsid w:val="00717D4A"/>
    <w:rsid w:val="00744C2C"/>
    <w:rsid w:val="0078191E"/>
    <w:rsid w:val="007861DF"/>
    <w:rsid w:val="007A550F"/>
    <w:rsid w:val="007D7A92"/>
    <w:rsid w:val="00823194"/>
    <w:rsid w:val="008327B4"/>
    <w:rsid w:val="0084192B"/>
    <w:rsid w:val="00855AE8"/>
    <w:rsid w:val="008B73DD"/>
    <w:rsid w:val="008E42C6"/>
    <w:rsid w:val="008E6573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129B"/>
    <w:rsid w:val="00AA7637"/>
    <w:rsid w:val="00AD6DDA"/>
    <w:rsid w:val="00AF1EFD"/>
    <w:rsid w:val="00AF6F8E"/>
    <w:rsid w:val="00AF7F9B"/>
    <w:rsid w:val="00B721A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A55C0"/>
    <w:rsid w:val="00DE04E4"/>
    <w:rsid w:val="00DE6E22"/>
    <w:rsid w:val="00E57778"/>
    <w:rsid w:val="00EE61A0"/>
    <w:rsid w:val="00F10CB7"/>
    <w:rsid w:val="00F22E0A"/>
    <w:rsid w:val="00F26277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5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5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5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5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5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5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5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St-1834/2015</izvorni_sadrzaj>
    <derivirana_varijabla naziv="DomainObject.Predmet.OznakaBroj_1">St-1834/2015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ST-899/15</izvorni_sadrzaj>
    <derivirana_varijabla naziv="DomainObject.Predmet.PrimjedbaSuca_1">VEZA ST-899/15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Ekoprodukt d. o.o.</izvorni_sadrzaj>
    <derivirana_varijabla naziv="DomainObject.Predmet.ProtustrankaFormated_1">  Ekoprodukt d. o.o.</derivirana_varijabla>
  </DomainObject.Predmet.ProtustrankaFormated>
  <DomainObject.Predmet.ProtustrankaFormatedOIB>
    <izvorni_sadrzaj>  Ekoprodukt d. o.o., OIB 08296823047</izvorni_sadrzaj>
    <derivirana_varijabla naziv="DomainObject.Predmet.ProtustrankaFormatedOIB_1">  Ekoprodukt d. o.o., OIB 08296823047</derivirana_varijabla>
  </DomainObject.Predmet.ProtustrankaFormatedOIB>
  <DomainObject.Predmet.ProtustrankaFormatedWithAdress>
    <izvorni_sadrzaj> Ekoprodukt d. o.o., Trg Stjepana Radića 3, 47220 Vojnić</izvorni_sadrzaj>
    <derivirana_varijabla naziv="DomainObject.Predmet.ProtustrankaFormatedWithAdress_1"> Ekoprodukt d. o.o., Trg Stjepana Radića 3, 47220 Vojnić</derivirana_varijabla>
  </DomainObject.Predmet.ProtustrankaFormatedWithAdress>
  <DomainObject.Predmet.ProtustrankaFormatedWithAdressOIB>
    <izvorni_sadrzaj> Ekoprodukt d. o.o., OIB 08296823047, Trg Stjepana Radića 3, 47220 Vojnić</izvorni_sadrzaj>
    <derivirana_varijabla naziv="DomainObject.Predmet.ProtustrankaFormatedWithAdressOIB_1"> Ekoprodukt d. o.o., OIB 08296823047, Trg Stjepana Radića 3, 47220 Vojnić</derivirana_varijabla>
  </DomainObject.Predmet.ProtustrankaFormatedWithAdressOIB>
  <DomainObject.Predmet.ProtustrankaWithAdress>
    <izvorni_sadrzaj>Ekoprodukt d. o.o. Trg Stjepana Radića 3, 47220 Vojnić</izvorni_sadrzaj>
    <derivirana_varijabla naziv="DomainObject.Predmet.ProtustrankaWithAdress_1">Ekoprodukt d. o.o. Trg Stjepana Radića 3, 47220 Vojnić</derivirana_varijabla>
  </DomainObject.Predmet.ProtustrankaWithAdress>
  <DomainObject.Predmet.ProtustrankaWithAdressOIB>
    <izvorni_sadrzaj>Ekoprodukt d. o.o., OIB 08296823047, Trg Stjepana Radića 3, 47220 Vojnić</izvorni_sadrzaj>
    <derivirana_varijabla naziv="DomainObject.Predmet.ProtustrankaWithAdressOIB_1">Ekoprodukt d. o.o., OIB 08296823047, Trg Stjepana Radića 3, 47220 Vojnić</derivirana_varijabla>
  </DomainObject.Predmet.ProtustrankaWithAdressOIB>
  <DomainObject.Predmet.ProtustrankaNazivFormated>
    <izvorni_sadrzaj>Ekoprodukt d. o.o.</izvorni_sadrzaj>
    <derivirana_varijabla naziv="DomainObject.Predmet.ProtustrankaNazivFormated_1">Ekoprodukt d. o.o.</derivirana_varijabla>
  </DomainObject.Predmet.ProtustrankaNazivFormated>
  <DomainObject.Predmet.ProtustrankaNazivFormatedOIB>
    <izvorni_sadrzaj>Ekoprodukt d. o.o., OIB 08296823047</izvorni_sadrzaj>
    <derivirana_varijabla naziv="DomainObject.Predmet.ProtustrankaNazivFormatedOIB_1">Ekoprodukt d. o.o., OIB 08296823047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Ekoprodukt d. o.o.</item>
    </izvorni_sadrzaj>
    <derivirana_varijabla naziv="DomainObject.Predmet.ProtuStrankaListFormated_1">
      <item>Ekoprodukt d. o.o.</item>
    </derivirana_varijabla>
  </DomainObject.Predmet.ProtuStrankaListFormated>
  <DomainObject.Predmet.ProtuStrankaListFormatedOIB>
    <izvorni_sadrzaj>
      <item>Ekoprodukt d. o.o., OIB 08296823047</item>
    </izvorni_sadrzaj>
    <derivirana_varijabla naziv="DomainObject.Predmet.ProtuStrankaListFormatedOIB_1">
      <item>Ekoprodukt d. o.o., OIB 08296823047</item>
    </derivirana_varijabla>
  </DomainObject.Predmet.ProtuStrankaListFormatedOIB>
  <DomainObject.Predmet.ProtuStrankaListFormatedWithAdress>
    <izvorni_sadrzaj>
      <item>Ekoprodukt d. o.o., Trg Stjepana Radića 3, 47220 Vojnić</item>
    </izvorni_sadrzaj>
    <derivirana_varijabla naziv="DomainObject.Predmet.ProtuStrankaListFormatedWithAdress_1">
      <item>Ekoprodukt d. o.o., Trg Stjepana Radića 3, 47220 Vojnić</item>
    </derivirana_varijabla>
  </DomainObject.Predmet.ProtuStrankaListFormatedWithAdress>
  <DomainObject.Predmet.ProtuStrankaListFormatedWithAdressOIB>
    <izvorni_sadrzaj>
      <item>Ekoprodukt d. o.o., OIB 08296823047, Trg Stjepana Radića 3, 47220 Vojnić</item>
    </izvorni_sadrzaj>
    <derivirana_varijabla naziv="DomainObject.Predmet.ProtuStrankaListFormatedWithAdressOIB_1">
      <item>Ekoprodukt d. o.o., OIB 08296823047, Trg Stjepana Radića 3, 47220 Vojnić</item>
    </derivirana_varijabla>
  </DomainObject.Predmet.ProtuStrankaListFormatedWithAdressOIB>
  <DomainObject.Predmet.ProtuStrankaListNazivFormated>
    <izvorni_sadrzaj>
      <item>Ekoprodukt d. o.o.</item>
    </izvorni_sadrzaj>
    <derivirana_varijabla naziv="DomainObject.Predmet.ProtuStrankaListNazivFormated_1">
      <item>Ekoprodukt d. o.o.</item>
    </derivirana_varijabla>
  </DomainObject.Predmet.ProtuStrankaListNazivFormated>
  <DomainObject.Predmet.ProtuStrankaListNazivFormatedOIB>
    <izvorni_sadrzaj>
      <item>Ekoprodukt d. o.o., OIB 08296823047</item>
    </izvorni_sadrzaj>
    <derivirana_varijabla naziv="DomainObject.Predmet.ProtuStrankaListNazivFormatedOIB_1">
      <item>Ekoprodukt d. o.o., OIB 08296823047</item>
    </derivirana_varijabla>
  </DomainObject.Predmet.ProtuStrankaListNazivFormatedOIB>
  <DomainObject.Predmet.OstaliListFormated>
    <izvorni_sadrzaj>
      <item>Gorge Trajkov</item>
    </izvorni_sadrzaj>
    <derivirana_varijabla naziv="DomainObject.Predmet.OstaliListFormated_1">
      <item>Gorge Trajkov</item>
    </derivirana_varijabla>
  </DomainObject.Predmet.OstaliListFormated>
  <DomainObject.Predmet.OstaliListFormatedOIB>
    <izvorni_sadrzaj>
      <item>Gorge Trajkov, OIB 77213480706</item>
    </izvorni_sadrzaj>
    <derivirana_varijabla naziv="DomainObject.Predmet.OstaliListFormatedOIB_1">
      <item>Gorge Trajkov, OIB 77213480706</item>
    </derivirana_varijabla>
  </DomainObject.Predmet.OstaliListFormatedOIB>
  <DomainObject.Predmet.OstaliListFormatedWithAdress>
    <izvorni_sadrzaj>
      <item>Gorge Trajkov, Tadije Smičiklasa 5/C, 47000 Karlovac</item>
    </izvorni_sadrzaj>
    <derivirana_varijabla naziv="DomainObject.Predmet.OstaliListFormatedWithAdress_1">
      <item>Gorge Trajkov, Tadije Smičiklasa 5/C, 47000 Karlovac</item>
    </derivirana_varijabla>
  </DomainObject.Predmet.OstaliListFormatedWithAdress>
  <DomainObject.Predmet.OstaliListFormatedWithAdressOIB>
    <izvorni_sadrzaj>
      <item>Gorge Trajkov, OIB 77213480706, Tadije Smičiklasa 5/C, 47000 Karlovac</item>
    </izvorni_sadrzaj>
    <derivirana_varijabla naziv="DomainObject.Predmet.OstaliListFormatedWithAdressOIB_1">
      <item>Gorge Trajkov, OIB 77213480706, Tadije Smičiklasa 5/C, 47000 Karlovac</item>
    </derivirana_varijabla>
  </DomainObject.Predmet.OstaliListFormatedWithAdressOIB>
  <DomainObject.Predmet.OstaliListNazivFormated>
    <izvorni_sadrzaj>
      <item>Gorge Trajkov</item>
    </izvorni_sadrzaj>
    <derivirana_varijabla naziv="DomainObject.Predmet.OstaliListNazivFormated_1">
      <item>Gorge Trajkov</item>
    </derivirana_varijabla>
  </DomainObject.Predmet.OstaliListNazivFormated>
  <DomainObject.Predmet.OstaliListNazivFormatedOIB>
    <izvorni_sadrzaj>
      <item>Gorge Trajkov, OIB 77213480706</item>
    </izvorni_sadrzaj>
    <derivirana_varijabla naziv="DomainObject.Predmet.OstaliListNazivFormatedOIB_1">
      <item>Gorge Trajkov, OIB 77213480706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Ekoprodukt d. o.o.</izvorni_sadrzaj>
    <derivirana_varijabla naziv="DomainObject.Predmet.ProtustrankaIDrugi_1">Ekoprodukt d. 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Ekoprodukt d. o.o., OIB 08296823047, Trg Stjepana Radića 3, 47220 Vojnić</izvorni_sadrzaj>
    <derivirana_varijabla naziv="DomainObject.Predmet.ProtustrankaIDrugiAdressOIB_1">Ekoprodukt d. o.o., OIB 08296823047, Trg Stjepana Radića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Ekoprodukt d. o.o.</item>
      <item>Gorge Trajkov</item>
    </izvorni_sadrzaj>
    <derivirana_varijabla naziv="DomainObject.Predmet.SudioniciListNaziv_1">
      <item>Fina, RC Zagreb, podružnica Karlovac</item>
      <item>Ekoprodukt d. o.o.</item>
      <item>Gorge Trajkov</item>
    </derivirana_varijabla>
  </DomainObject.Predmet.SudioniciListNaziv>
  <DomainObject.Predmet.SudioniciListAdressOIB>
    <izvorni_sadrzaj>
      <item>Fina, RC Zagreb, podružnica Karlovac, OIB 85821130368, Vitezovićeva 1,47000 Karlovac</item>
      <item>Ekoprodukt d. o.o., OIB 08296823047, Trg Stjepana Radića 3,47220 Vojnić</item>
      <item>Gorge Trajkov, OIB 77213480706, Tadije Smičiklasa 5/C,47000 Karlovac</item>
    </izvorni_sadrzaj>
    <derivirana_varijabla naziv="DomainObject.Predmet.SudioniciListAdressOIB_1">
      <item>Fina, RC Zagreb, podružnica Karlovac, OIB 85821130368, Vitezovićeva 1,47000 Karlovac</item>
      <item>Ekoprodukt d. o.o., OIB 08296823047, Trg Stjepana Radića 3,47220 Vojnić</item>
      <item>Gorge Trajkov, OIB 77213480706, Tadije Smičiklasa 5/C,47000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08296823047</item>
      <item>, OIB 77213480706</item>
    </izvorni_sadrzaj>
    <derivirana_varijabla naziv="DomainObject.Predmet.SudioniciListNazivOIB_1">
      <item>, OIB 85821130368</item>
      <item>, OIB 08296823047</item>
      <item>, OIB 77213480706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536</properties:Words>
  <properties:Characters>2944</properties:Characters>
  <properties:Lines>101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2017-01-04T09:12:00Z</dcterms:created>
  <dc:creator>Korisnik</dc:creator>
  <cp:lastModifiedBy>Draženka Prpić</cp:lastModifiedBy>
  <cp:lastPrinted>2017-01-04T09:17:00Z</cp:lastPrinted>
  <dcterms:modified xmlns:xsi="http://www.w3.org/2001/XMLSchema-instance" xsi:type="dcterms:W3CDTF">2017-01-04T09:17:00Z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