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fed4" w14:paraId="3cdfed4" w:rsidRDefault="000F3C7E" w:rsidP="000F3C7E" w:rsidR="000F3C7E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 w:rsidR="002A17B1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F3C7E" w:rsidP="000F3C7E" w:rsidR="000F3C7E" w:rsidRPr="00195A47">
      <w:pPr>
        <w:jc w:val="both"/>
      </w:pPr>
      <w:r w:rsidRPr="00195A47">
        <w:t xml:space="preserve">      REPUBLIKA HRVATSKA</w:t>
      </w:r>
    </w:p>
    <w:p w:rsidRDefault="000F3C7E" w:rsidP="000F3C7E" w:rsidR="000F3C7E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F3C7E" w:rsidP="000F3C7E" w:rsidR="000F3C7E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587020" w:rsidP="00587020" w:rsidR="00165DCE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8043B2" w:rsidP="008043B2" w:rsidR="008043B2" w:rsidRPr="00195A47">
      <w:pPr>
        <w:jc w:val="center"/>
      </w:pPr>
      <w:r w:rsidRPr="00195A47">
        <w:t>R E P U B L I K A    H R V A T S K A</w:t>
      </w:r>
    </w:p>
    <w:p w:rsidRDefault="008043B2" w:rsidP="008043B2" w:rsidR="008043B2" w:rsidRPr="00195A47">
      <w:pPr>
        <w:jc w:val="both"/>
      </w:pPr>
    </w:p>
    <w:p w:rsidRDefault="008043B2" w:rsidP="008043B2" w:rsidR="008043B2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EA28C6" w:rsidP="002F21D7" w:rsidR="00EA28C6"/>
    <w:p w:rsidRDefault="00246DE3" w:rsidP="00246DE3" w:rsidR="00246DE3">
      <w:pPr>
        <w:jc w:val="both"/>
      </w:pPr>
      <w:r>
        <w:tab/>
      </w:r>
      <w:r w:rsidR="00893BE4" w:rsidRPr="002132D9">
        <w:t>Trgovački sud u Varažd</w:t>
      </w:r>
      <w:r w:rsidR="00893BE4">
        <w:t>inu</w:t>
      </w:r>
      <w:r w:rsidR="00474431">
        <w:t xml:space="preserve"> </w:t>
      </w:r>
      <w:r w:rsidR="00893BE4" w:rsidRPr="002132D9">
        <w:t xml:space="preserve">po sucu toga suda Iris Hatvalić Nemec, </w:t>
      </w:r>
      <w:r w:rsidR="00474431">
        <w:t xml:space="preserve">kao stečajnom sucu, u stečajnom </w:t>
      </w:r>
      <w:r w:rsidR="0004177D">
        <w:t>postupku koji se vodi</w:t>
      </w:r>
      <w:r w:rsidR="00474431">
        <w:t xml:space="preserve"> nad dužnikom </w:t>
      </w:r>
      <w:r w:rsidR="002A17B1" w:rsidRPr="00492839">
        <w:t>SPORTSKI PODOVI d.o.o., Varaždin, J. Kozarca 59, OIB: 0164971244</w:t>
      </w:r>
      <w:r w:rsidR="00474431">
        <w:t>,</w:t>
      </w:r>
      <w:r w:rsidR="00893BE4">
        <w:t xml:space="preserve"> </w:t>
      </w:r>
      <w:r w:rsidR="00EA06D1">
        <w:t xml:space="preserve">zastupanog po stečajnom upravitelju </w:t>
      </w:r>
      <w:r w:rsidR="002A17B1">
        <w:t>Svenu Pirkeru iz Varaždina</w:t>
      </w:r>
      <w:r w:rsidR="00EA06D1">
        <w:t>,</w:t>
      </w:r>
      <w:r>
        <w:t xml:space="preserve"> dana </w:t>
      </w:r>
      <w:r w:rsidR="002A17B1">
        <w:t>26. travnja 2017</w:t>
      </w:r>
      <w:r>
        <w:t>.</w:t>
      </w:r>
    </w:p>
    <w:p w:rsidRDefault="00246DE3" w:rsidP="00EA06D1" w:rsidR="00246DE3">
      <w:pPr>
        <w:tabs>
          <w:tab w:pos="6379" w:val="left"/>
        </w:tabs>
      </w:pPr>
    </w:p>
    <w:p w:rsidRDefault="008940B7" w:rsidP="00246DE3" w:rsidR="008940B7"/>
    <w:p w:rsidRDefault="00246DE3" w:rsidP="00246DE3" w:rsidR="00246DE3">
      <w:pPr>
        <w:jc w:val="center"/>
      </w:pPr>
      <w:r>
        <w:t>r i j e š i o    j e</w:t>
      </w:r>
    </w:p>
    <w:p w:rsidRDefault="00246DE3" w:rsidP="00246DE3" w:rsidR="00246DE3"/>
    <w:p w:rsidRDefault="00246DE3" w:rsidP="00246DE3" w:rsidR="00246DE3">
      <w:pPr>
        <w:jc w:val="both"/>
      </w:pPr>
    </w:p>
    <w:p w:rsidRDefault="00085C17" w:rsidP="002A17B1" w:rsidR="00085C17">
      <w:pPr>
        <w:ind w:left="1065"/>
        <w:jc w:val="both"/>
      </w:pPr>
      <w:r w:rsidRPr="00085C17">
        <w:rPr>
          <w:b/>
        </w:rPr>
        <w:t>Ispitno i izvještajno ročište</w:t>
      </w:r>
      <w:r>
        <w:t xml:space="preserve"> </w:t>
      </w:r>
      <w:r w:rsidR="002A17B1">
        <w:t xml:space="preserve">u ovom predmetu </w:t>
      </w:r>
      <w:r>
        <w:t xml:space="preserve">održati će se </w:t>
      </w:r>
      <w:r w:rsidR="00893BE4">
        <w:t xml:space="preserve"> </w:t>
      </w:r>
    </w:p>
    <w:p w:rsidRDefault="00085C17" w:rsidP="00085C17" w:rsidR="00085C17">
      <w:pPr>
        <w:pStyle w:val="Odlomakpopisa"/>
      </w:pPr>
    </w:p>
    <w:p w:rsidRDefault="002A17B1" w:rsidP="002A17B1" w:rsidR="00085C17" w:rsidRPr="00085C17">
      <w:pPr>
        <w:numPr>
          <w:ilvl w:val="0"/>
          <w:numId w:val="13"/>
        </w:numPr>
        <w:jc w:val="center"/>
        <w:rPr>
          <w:b/>
        </w:rPr>
      </w:pPr>
      <w:r>
        <w:rPr>
          <w:b/>
        </w:rPr>
        <w:t>svibnja 2017</w:t>
      </w:r>
      <w:r w:rsidR="00893BE4" w:rsidRPr="00085C17">
        <w:rPr>
          <w:b/>
        </w:rPr>
        <w:t xml:space="preserve">. u </w:t>
      </w:r>
      <w:r w:rsidR="00A8782C">
        <w:rPr>
          <w:b/>
        </w:rPr>
        <w:t>9,00 sati</w:t>
      </w:r>
    </w:p>
    <w:p w:rsidRDefault="00085C17" w:rsidP="00085C17" w:rsidR="00085C17">
      <w:pPr>
        <w:ind w:left="1425"/>
      </w:pPr>
    </w:p>
    <w:p w:rsidRDefault="00085C17" w:rsidP="00085C17" w:rsidR="00085C17">
      <w:pPr>
        <w:ind w:left="1065"/>
        <w:jc w:val="center"/>
      </w:pPr>
      <w:r>
        <w:t>kod Trgovačkog suda u Varaždinu, sudnica broj 230/II.</w:t>
      </w:r>
      <w:r w:rsidR="00246DE3">
        <w:t xml:space="preserve"> </w:t>
      </w:r>
    </w:p>
    <w:p w:rsidRDefault="00085C17" w:rsidP="00085C17" w:rsidR="00085C17">
      <w:pPr>
        <w:ind w:left="1065"/>
        <w:jc w:val="center"/>
      </w:pPr>
    </w:p>
    <w:p w:rsidRDefault="00EA06D1" w:rsidP="00EA06D1" w:rsidR="00EA06D1">
      <w:pPr>
        <w:jc w:val="center"/>
      </w:pPr>
      <w:r>
        <w:t xml:space="preserve">U Varaždinu, </w:t>
      </w:r>
      <w:r w:rsidR="002A17B1">
        <w:t>26. travnja 2017</w:t>
      </w:r>
      <w:r>
        <w:t>.</w:t>
      </w:r>
    </w:p>
    <w:p w:rsidRDefault="00EA06D1" w:rsidP="00587020" w:rsidR="00EA06D1"/>
    <w:p w:rsidRDefault="00FD3446" w:rsidP="00FD3446" w:rsidR="00EA06D1">
      <w:pPr>
        <w:ind w:left="5664"/>
      </w:pPr>
      <w:r>
        <w:t xml:space="preserve">        </w:t>
      </w:r>
      <w:r w:rsidR="00EA06D1">
        <w:t xml:space="preserve">STEČAJNI SUDAC: </w:t>
      </w:r>
    </w:p>
    <w:p w:rsidRDefault="00EA06D1" w:rsidP="00EA06D1" w:rsidR="00EA06D1">
      <w:pPr>
        <w:ind w:left="6372"/>
      </w:pPr>
    </w:p>
    <w:p w:rsidRDefault="00FD3446" w:rsidP="00FD3446" w:rsidR="00EA06D1">
      <w:pPr>
        <w:ind w:left="5664"/>
      </w:pPr>
      <w:r>
        <w:t xml:space="preserve">    </w:t>
      </w:r>
      <w:r w:rsidR="00EA06D1">
        <w:t>Iris Hatvalić Nemec</w:t>
      </w:r>
      <w:r>
        <w:t>, v.r.</w:t>
      </w:r>
    </w:p>
    <w:p w:rsidRDefault="00FD3446" w:rsidP="00EA06D1" w:rsidR="00FD3446">
      <w:pPr>
        <w:ind w:left="6372"/>
      </w:pPr>
    </w:p>
    <w:p w:rsidRDefault="00FD3446" w:rsidP="00FD3446" w:rsidR="00FD3446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EA06D1" w:rsidP="00587020" w:rsidR="00EA06D1"/>
    <w:p w:rsidRDefault="00EA06D1" w:rsidP="00587020" w:rsidR="00EA06D1"/>
    <w:p w:rsidRDefault="00EA06D1" w:rsidP="00587020" w:rsidR="00EA06D1"/>
    <w:p w:rsidRDefault="00587020" w:rsidP="00587020" w:rsidR="00587020">
      <w:r>
        <w:t>Uputa o pravnom lijeku:</w:t>
      </w:r>
    </w:p>
    <w:p w:rsidRDefault="00587020" w:rsidP="00587020" w:rsidR="00587020">
      <w:pPr>
        <w:jc w:val="both"/>
      </w:pPr>
      <w:r>
        <w:t>Protiv ovog rješenja žalba nije dopuštena.</w:t>
      </w:r>
    </w:p>
    <w:p w:rsidRDefault="00893BE4" w:rsidP="00893BE4" w:rsidR="00893BE4">
      <w:pPr>
        <w:spacing w:before="240"/>
        <w:jc w:val="both"/>
      </w:pPr>
      <w:r w:rsidRPr="00FE36FD">
        <w:t>D N A :</w:t>
      </w:r>
    </w:p>
    <w:p w:rsidRDefault="00893BE4" w:rsidP="00893BE4" w:rsidR="0078284A">
      <w:pPr>
        <w:jc w:val="both"/>
      </w:pPr>
      <w:r>
        <w:t xml:space="preserve">- </w:t>
      </w:r>
      <w:r w:rsidR="00085C17">
        <w:t>stečajni upravitelj</w:t>
      </w:r>
      <w:r w:rsidR="00EA06D1">
        <w:t xml:space="preserve">, </w:t>
      </w:r>
      <w:r w:rsidR="002A17B1" w:rsidRPr="00ED36F7">
        <w:t>Sven Pirker, Trg kralja Tomislava 2, Varaždin</w:t>
      </w:r>
    </w:p>
    <w:p w:rsidRDefault="003334A4" w:rsidP="00893BE4" w:rsidR="00474431">
      <w:pPr>
        <w:jc w:val="both"/>
      </w:pPr>
      <w:r>
        <w:t xml:space="preserve">- </w:t>
      </w:r>
      <w:r w:rsidR="00085C17">
        <w:t xml:space="preserve">stečajni </w:t>
      </w:r>
      <w:r w:rsidR="00474431">
        <w:t xml:space="preserve">vjerovnici putem </w:t>
      </w:r>
      <w:r>
        <w:t>e-oglasna ploča suda</w:t>
      </w:r>
    </w:p>
    <w:p w:rsidRDefault="003334A4" w:rsidP="00893BE4" w:rsidR="003334A4">
      <w:pPr>
        <w:jc w:val="both"/>
      </w:pPr>
      <w:r>
        <w:t xml:space="preserve"> </w:t>
      </w:r>
    </w:p>
    <w:p w:rsidRDefault="00085C17" w:rsidP="00085C17" w:rsidR="00085C17">
      <w:pPr>
        <w:jc w:val="both"/>
      </w:pPr>
    </w:p>
    <w:sectPr w:rsidSect="00E61F21" w:rsidR="00085C17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2A17B1">
      <w:t>591/16-26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0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43F59AB"/>
    <w:multiLevelType w:val="hybridMultilevel"/>
    <w:tmpl w:val="91501114"/>
    <w:lvl w:tplc="C36E0350" w:ilvl="0">
      <w:start w:val="23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2">
    <w:nsid w:val="74466BD1"/>
    <w:multiLevelType w:val="hybridMultilevel"/>
    <w:tmpl w:val="1C7E86B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9"/>
  </w:num>
  <w:num w:numId="11">
    <w:abstractNumId w:val="7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F3C7E"/>
    <w:rsid w:val="00115961"/>
    <w:rsid w:val="00165DCE"/>
    <w:rsid w:val="001B42FC"/>
    <w:rsid w:val="00246DE3"/>
    <w:rsid w:val="002A17B1"/>
    <w:rsid w:val="002A7C9F"/>
    <w:rsid w:val="002E6E42"/>
    <w:rsid w:val="002F21D7"/>
    <w:rsid w:val="003334A4"/>
    <w:rsid w:val="0034473B"/>
    <w:rsid w:val="00354203"/>
    <w:rsid w:val="003657C2"/>
    <w:rsid w:val="003930C7"/>
    <w:rsid w:val="003B7E28"/>
    <w:rsid w:val="00474431"/>
    <w:rsid w:val="005207C7"/>
    <w:rsid w:val="005534BF"/>
    <w:rsid w:val="0055624E"/>
    <w:rsid w:val="00587020"/>
    <w:rsid w:val="006268FF"/>
    <w:rsid w:val="00647B01"/>
    <w:rsid w:val="00707B6C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826BE"/>
    <w:rsid w:val="009C39C2"/>
    <w:rsid w:val="009D1943"/>
    <w:rsid w:val="00A8782C"/>
    <w:rsid w:val="00AA6CF7"/>
    <w:rsid w:val="00AB4678"/>
    <w:rsid w:val="00AF2909"/>
    <w:rsid w:val="00BB761B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A878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8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B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B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B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B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A878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8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B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B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B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B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Sven Pirker</izvorni_sadrzaj>
    <derivirana_varijabla naziv="DomainObject.Predmet.ProtustrankaFormated_1">  SPORTSKI PODOVI društvo s ograničenom odgovornošću za graditeljstvo, trgovinu i usluge zastupanog po punomoćniku Danijel Kovačić; Sven Pirker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Sven Pirker</izvorni_sadrzaj>
    <derivirana_varijabla naziv="DomainObject.Predmet.ProtustrankaFormatedOIB_1">  SPORTSKI PODOVI društvo s ograničenom odgovornošću za graditeljstvo, trgovinu i usluge, OIB 01649712441 zastupanog po punomoćniku Danijel Kovačić; Sven Pirker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Sven Pirker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Sven Pirker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Sven Pirker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Sven Pirker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Sven Pirker</item>
    </izvorni_sadrzaj>
    <derivirana_varijabla naziv="DomainObject.Predmet.ProtuStrankaListFormated_1">
      <item>SPORTSKI PODOVI društvo s ograničenom odgovornošću za graditeljstvo, trgovinu i usluge zastupanog po punomoćniku Danijel Kovačić; Sven Pirker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Sven Pirker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Sven Pirker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Sven Pirker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Sven Pirker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Sven Pirker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Sven Pirker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Sven Pirker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Sven Pirker, OIB 17175634417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17175634417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727</properties:Characters>
  <properties:Lines>40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2017-04-26T08:57:00Z</dcterms:created>
  <dc:creator>zvukelic</dc:creator>
  <cp:lastModifiedBy>Tihana Martinez</cp:lastModifiedBy>
  <cp:lastPrinted>2017-04-26T08:58:00Z</cp:lastPrinted>
  <dcterms:modified xmlns:xsi="http://www.w3.org/2001/XMLSchema-instance" xsi:type="dcterms:W3CDTF">2017-04-26T09:00:00Z</dcterms:modified>
  <cp:revision>4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