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7c45" w14:paraId="2ca7c45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C825C7">
        <w:rPr>
          <w:szCs w:val="24"/>
        </w:rPr>
        <w:t>310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8E538E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C825C7">
        <w:t>F-</w:t>
      </w:r>
      <w:r w:rsidR="00947C37">
        <w:t xml:space="preserve">elektro </w:t>
      </w:r>
      <w:r w:rsidR="00C825C7" w:rsidRPr="00337280">
        <w:t>d.o.o.</w:t>
      </w:r>
      <w:r w:rsidR="00C825C7">
        <w:t>, Domašinec, V. Nazora 8</w:t>
      </w:r>
      <w:r w:rsidR="00C825C7" w:rsidRPr="00F42E4A">
        <w:t xml:space="preserve">, MBS: </w:t>
      </w:r>
      <w:r w:rsidR="00C825C7" w:rsidRPr="00110194">
        <w:t>070000150</w:t>
      </w:r>
      <w:r w:rsidR="00C825C7" w:rsidRPr="00F42E4A">
        <w:t xml:space="preserve">, OIB: </w:t>
      </w:r>
      <w:r w:rsidR="00C825C7" w:rsidRPr="00110194">
        <w:t>92840123152</w:t>
      </w:r>
      <w:r w:rsidR="000571E3" w:rsidRPr="00BF11A3">
        <w:t xml:space="preserve">, dana </w:t>
      </w:r>
      <w:r w:rsidR="008E538E">
        <w:t>1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C825C7">
        <w:t>F-</w:t>
      </w:r>
      <w:r w:rsidR="00947C37">
        <w:t xml:space="preserve">elektro </w:t>
      </w:r>
      <w:r w:rsidR="00C825C7" w:rsidRPr="00337280">
        <w:t>d.o.o.</w:t>
      </w:r>
      <w:r w:rsidR="00C825C7">
        <w:t>, Domašinec, V. Nazora 8</w:t>
      </w:r>
      <w:r w:rsidR="00C825C7" w:rsidRPr="00F42E4A">
        <w:t xml:space="preserve">, MBS: </w:t>
      </w:r>
      <w:r w:rsidR="00C825C7" w:rsidRPr="00110194">
        <w:t>070000150</w:t>
      </w:r>
      <w:r w:rsidR="00C825C7" w:rsidRPr="00F42E4A">
        <w:t xml:space="preserve">, OIB: </w:t>
      </w:r>
      <w:r w:rsidR="00C825C7" w:rsidRPr="00110194">
        <w:t>92840123152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8E538E">
        <w:rPr>
          <w:szCs w:val="24"/>
        </w:rPr>
        <w:t>1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C825C7">
        <w:t>F-</w:t>
      </w:r>
      <w:r w:rsidR="00947C37">
        <w:t xml:space="preserve">elektro </w:t>
      </w:r>
      <w:r w:rsidR="00C825C7" w:rsidRPr="00337280">
        <w:t>d.o.o.</w:t>
      </w:r>
      <w:r w:rsidR="00C825C7">
        <w:t>, Domašinec, V. Nazora 8</w:t>
      </w:r>
      <w:r w:rsidR="00C825C7" w:rsidRPr="00F42E4A">
        <w:t xml:space="preserve">, MBS: </w:t>
      </w:r>
      <w:r w:rsidR="00C825C7" w:rsidRPr="00110194">
        <w:t>070000150</w:t>
      </w:r>
      <w:r w:rsidR="00C825C7" w:rsidRPr="00F42E4A">
        <w:t xml:space="preserve">, OIB: </w:t>
      </w:r>
      <w:r w:rsidR="00C825C7" w:rsidRPr="00110194">
        <w:t>92840123152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C825C7" w:rsidRPr="00C825C7">
        <w:t>Nikola Remenar, Velika Gorica, Dubrovačka 14, OIB:48313195864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C825C7" w:rsidRPr="00C825C7">
        <w:t>F-</w:t>
      </w:r>
      <w:r w:rsidR="00947C37" w:rsidRPr="00C825C7">
        <w:t xml:space="preserve">elektro </w:t>
      </w:r>
      <w:r w:rsidR="00C825C7" w:rsidRPr="00C825C7">
        <w:t>d.o.o., Domašinec, V. Nazora 8, MBS: 070000150, OIB: 92840123152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8E538E">
        <w:rPr>
          <w:szCs w:val="24"/>
        </w:rPr>
        <w:t>2</w:t>
      </w:r>
      <w:r w:rsidR="00C825C7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8E538E">
        <w:rPr>
          <w:szCs w:val="24"/>
        </w:rPr>
        <w:t>1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E414D9" w:rsidR="00E414D9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1B52FA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C825C7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C825C7" w:rsidRPr="00C825C7">
        <w:t>F-</w:t>
      </w:r>
      <w:r w:rsidR="00947C37" w:rsidRPr="00C825C7">
        <w:t xml:space="preserve">elektro </w:t>
      </w:r>
      <w:r w:rsidR="00C825C7">
        <w:t>d.o.o., Domašinec, V. Nazora 8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457D33">
        <w:rPr>
          <w:szCs w:val="24"/>
        </w:rPr>
        <w:t>Čakovec</w:t>
      </w:r>
      <w:r w:rsidR="00B625D1" w:rsidRPr="00BF11A3">
        <w:rPr>
          <w:szCs w:val="24"/>
        </w:rPr>
        <w:t xml:space="preserve">, </w:t>
      </w:r>
      <w:r w:rsidR="00457D33">
        <w:rPr>
          <w:szCs w:val="24"/>
        </w:rPr>
        <w:t>O. Keršovanija 11</w:t>
      </w:r>
    </w:p>
    <w:p w:rsidRDefault="00DF4B3F" w:rsidP="00C825C7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C825C7" w:rsidRPr="00C825C7">
        <w:t>Nikola Remenar, Velika Gorica, Dubrovačka 1</w:t>
      </w:r>
      <w:r w:rsidR="00C825C7">
        <w:t>4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14D9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C825C7">
      <w:t>310</w:t>
    </w:r>
    <w:r w:rsidR="00B8373D" w:rsidRPr="00BF11A3">
      <w:t>/201</w:t>
    </w:r>
    <w:r w:rsidR="007B11AD">
      <w:t>6</w:t>
    </w:r>
    <w:r w:rsidR="00B8373D" w:rsidRPr="00BF11A3">
      <w:t>-</w:t>
    </w:r>
    <w:r w:rsidR="008E538E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33BD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8E538E"/>
    <w:rsid w:val="00907951"/>
    <w:rsid w:val="00933038"/>
    <w:rsid w:val="00940790"/>
    <w:rsid w:val="00943931"/>
    <w:rsid w:val="009463BE"/>
    <w:rsid w:val="00947C37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25C7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414D9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4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4D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4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4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4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4D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4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4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F-elektro,društvo s ograničenom odgovornošću za proizvodnju elektrotehničkih  proizvoda, veleprodaja, maloprodaja</izvorni_sadrzaj>
    <derivirana_varijabla naziv="DomainObject.Predmet.ProtustrankaFormated_1">  F-elektro,društvo s ograničenom odgovornošću za proizvodnju elektrotehničkih  proizvoda, veleprodaja, maloprodaja</derivirana_varijabla>
  </DomainObject.Predmet.ProtustrankaFormated>
  <DomainObject.Predmet.ProtustrankaFormatedOIB>
    <izvorni_sadrzaj>  F-elektro,društvo s ograničenom odgovornošću za proizvodnju elektrotehničkih  proizvoda, veleprodaja, maloprodaja, OIB 92840123152</izvorni_sadrzaj>
    <derivirana_varijabla naziv="DomainObject.Predmet.ProtustrankaFormatedOIB_1">  F-elektro,društvo s ograničenom odgovornošću za proizvodnju elektrotehničkih  proizvoda, veleprodaja, maloprodaja, OIB 92840123152</derivirana_varijabla>
  </DomainObject.Predmet.ProtustrankaFormatedOIB>
  <DomainObject.Predmet.ProtustrankaFormatedWithAdress>
    <izvorni_sadrzaj> F-elektro,društvo s ograničenom odgovornošću za proizvodnju elektrotehničkih  proizvoda, veleprodaja, maloprodaja, V.Nazora 8, 40000 Domašinec</izvorni_sadrzaj>
    <derivirana_varijabla naziv="DomainObject.Predmet.ProtustrankaFormatedWithAdress_1"> F-elektro,društvo s ograničenom odgovornošću za proizvodnju elektrotehničkih  proizvoda, veleprodaja, maloprodaja, V.Nazora 8, 40000 Domašinec</derivirana_varijabla>
  </DomainObject.Predmet.ProtustrankaFormatedWithAdress>
  <DomainObject.Predmet.ProtustrankaFormatedWithAdressOIB>
    <izvorni_sadrzaj> F-elektro,društvo s ograničenom odgovornošću za proizvodnju elektrotehničkih  proizvoda, veleprodaja, maloprodaja, OIB 92840123152, V.Nazora 8, 40000 Domašinec</izvorni_sadrzaj>
    <derivirana_varijabla naziv="DomainObject.Predmet.ProtustrankaFormatedWithAdressOIB_1"> F-elektro,društvo s ograničenom odgovornošću za proizvodnju elektrotehničkih  proizvoda, veleprodaja, maloprodaja, OIB 92840123152, V.Nazora 8, 40000 Domašinec</derivirana_varijabla>
  </DomainObject.Predmet.ProtustrankaFormatedWithAdressOIB>
  <DomainObject.Predmet.ProtustrankaWithAdress>
    <izvorni_sadrzaj>F-elektro,društvo s ograničenom odgovornošću za proizvodnju elektrotehničkih  proizvoda, veleprodaja, maloprodaja V.Nazora 8, 40000 Domašinec</izvorni_sadrzaj>
    <derivirana_varijabla naziv="DomainObject.Predmet.ProtustrankaWithAdress_1">F-elektro,društvo s ograničenom odgovornošću za proizvodnju elektrotehničkih  proizvoda, veleprodaja, maloprodaja V.Nazora 8, 40000 Domašinec</derivirana_varijabla>
  </DomainObject.Predmet.ProtustrankaWithAdress>
  <DomainObject.Predmet.ProtustrankaWithAdressOIB>
    <izvorni_sadrzaj>F-elektro,društvo s ograničenom odgovornošću za proizvodnju elektrotehničkih  proizvoda, veleprodaja, maloprodaja, OIB 92840123152, V.Nazora 8, 40000 Domašinec</izvorni_sadrzaj>
    <derivirana_varijabla naziv="DomainObject.Predmet.ProtustrankaWithAdressOIB_1">F-elektro,društvo s ograničenom odgovornošću za proizvodnju elektrotehničkih  proizvoda, veleprodaja, maloprodaja, OIB 92840123152, V.Nazora 8, 40000 Domašinec</derivirana_varijabla>
  </DomainObject.Predmet.ProtustrankaWithAdressOIB>
  <DomainObject.Predmet.ProtustrankaNazivFormated>
    <izvorni_sadrzaj>F-elektro,društvo s ograničenom odgovornošću za proizvodnju elektrotehničkih  proizvoda, veleprodaja, maloprodaja</izvorni_sadrzaj>
    <derivirana_varijabla naziv="DomainObject.Predmet.ProtustrankaNazivFormated_1">F-elektro,društvo s ograničenom odgovornošću za proizvodnju elektrotehničkih  proizvoda, veleprodaja, maloprodaja</derivirana_varijabla>
  </DomainObject.Predmet.ProtustrankaNazivFormated>
  <DomainObject.Predmet.ProtustrankaNazivFormatedOIB>
    <izvorni_sadrzaj>F-elektro,društvo s ograničenom odgovornošću za proizvodnju elektrotehničkih  proizvoda, veleprodaja, maloprodaja, OIB 92840123152</izvorni_sadrzaj>
    <derivirana_varijabla naziv="DomainObject.Predmet.ProtustrankaNazivFormatedOIB_1">F-elektro,društvo s ograničenom odgovornošću za proizvodnju elektrotehničkih  proizvoda, veleprodaja, maloprodaja, OIB 92840123152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11826.84</izvorni_sadrzaj>
    <derivirana_varijabla naziv="DomainObject.Predmet.TrenutnaVrijednost_1">11826.84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F-elektro,društvo s ograničenom odgovornošću za proizvodnju elektrotehničkih  proizvoda, veleprodaja, maloprodaja</item>
    </izvorni_sadrzaj>
    <derivirana_varijabla naziv="DomainObject.Predmet.ProtuStrankaListFormated_1">
      <item>F-elektro,društvo s ograničenom odgovornošću za proizvodnju elektrotehničkih  proizvoda, veleprodaja, maloprodaja</item>
    </derivirana_varijabla>
  </DomainObject.Predmet.ProtuStrankaListFormated>
  <DomainObject.Predmet.ProtuStrankaListFormatedOIB>
    <izvorni_sadrzaj>
      <item>F-elektro,društvo s ograničenom odgovornošću za proizvodnju elektrotehničkih  proizvoda, veleprodaja, maloprodaja, OIB 92840123152</item>
    </izvorni_sadrzaj>
    <derivirana_varijabla naziv="DomainObject.Predmet.ProtuStrankaListFormatedOIB_1">
      <item>F-elektro,društvo s ograničenom odgovornošću za proizvodnju elektrotehničkih  proizvoda, veleprodaja, maloprodaja, OIB 92840123152</item>
    </derivirana_varijabla>
  </DomainObject.Predmet.ProtuStrankaListFormatedOIB>
  <DomainObject.Predmet.ProtuStrankaListFormatedWithAdress>
    <izvorni_sadrzaj>
      <item>F-elektro,društvo s ograničenom odgovornošću za proizvodnju elektrotehničkih  proizvoda, veleprodaja, maloprodaja, V.Nazora 8, 40000 Domašinec</item>
    </izvorni_sadrzaj>
    <derivirana_varijabla naziv="DomainObject.Predmet.ProtuStrankaListFormatedWithAdress_1">
      <item>F-elektro,društvo s ograničenom odgovornošću za proizvodnju elektrotehničkih  proizvoda, veleprodaja, maloprodaja, V.Nazora 8, 40000 Domašinec</item>
    </derivirana_varijabla>
  </DomainObject.Predmet.ProtuStrankaListFormatedWithAdress>
  <DomainObject.Predmet.ProtuStrankaListFormatedWithAdressOIB>
    <izvorni_sadrzaj>
      <item>F-elektro,društvo s ograničenom odgovornošću za proizvodnju elektrotehničkih  proizvoda, veleprodaja, maloprodaja, OIB 92840123152, V.Nazora 8, 40000 Domašinec</item>
    </izvorni_sadrzaj>
    <derivirana_varijabla naziv="DomainObject.Predmet.ProtuStrankaListFormatedWithAdressOIB_1">
      <item>F-elektro,društvo s ograničenom odgovornošću za proizvodnju elektrotehničkih  proizvoda, veleprodaja, maloprodaja, OIB 92840123152, V.Nazora 8, 40000 Domašinec</item>
    </derivirana_varijabla>
  </DomainObject.Predmet.ProtuStrankaListFormatedWithAdressOIB>
  <DomainObject.Predmet.ProtuStrankaListNazivFormated>
    <izvorni_sadrzaj>
      <item>F-elektro,društvo s ograničenom odgovornošću za proizvodnju elektrotehničkih  proizvoda, veleprodaja, maloprodaja</item>
    </izvorni_sadrzaj>
    <derivirana_varijabla naziv="DomainObject.Predmet.ProtuStrankaListNazivFormated_1">
      <item>F-elektro,društvo s ograničenom odgovornošću za proizvodnju elektrotehničkih  proizvoda, veleprodaja, maloprodaja</item>
    </derivirana_varijabla>
  </DomainObject.Predmet.ProtuStrankaListNazivFormated>
  <DomainObject.Predmet.ProtuStrankaListNazivFormatedOIB>
    <izvorni_sadrzaj>
      <item>F-elektro,društvo s ograničenom odgovornošću za proizvodnju elektrotehničkih  proizvoda, veleprodaja, maloprodaja, OIB 92840123152</item>
    </izvorni_sadrzaj>
    <derivirana_varijabla naziv="DomainObject.Predmet.ProtuStrankaListNazivFormatedOIB_1">
      <item>F-elektro,društvo s ograničenom odgovornošću za proizvodnju elektrotehničkih  proizvoda, veleprodaja, maloprodaja, OIB 92840123152</item>
    </derivirana_varijabla>
  </DomainObject.Predmet.ProtuStrankaListNazivFormatedOIB>
  <DomainObject.Predmet.OstaliListFormated>
    <izvorni_sadrzaj>
      <item>E-oglasna ploča</item>
      <item>Sudski registar</item>
      <item>Županijsko državno odvjetništvo</item>
      <item>Porezna uprava - Ispostava Čakovec</item>
    </izvorni_sadrzaj>
    <derivirana_varijabla naziv="DomainObject.Predmet.OstaliListFormated_1">
      <item>E-oglasna ploča</item>
      <item>Sudski registar</item>
      <item>Županijsko državno odvjetništvo</item>
      <item>Porezna uprava - Ispostava Čakovec</item>
    </derivirana_varijabla>
  </DomainObject.Predmet.OstaliListFormated>
  <DomainObject.Predmet.OstaliListFormatedOIB>
    <izvorni_sadrzaj>
      <item>E-oglasna ploča</item>
      <item>Sudski registar</item>
      <item>Županijsko državno odvjetništvo</item>
      <item>Porezna uprava - Ispostava Čakovec</item>
    </izvorni_sadrzaj>
    <derivirana_varijabla naziv="DomainObject.Predmet.OstaliListFormatedOIB_1">
      <item>E-oglasna ploča</item>
      <item>Sudski registar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E-oglasna ploča</item>
      <item>Sudski registar</item>
      <item>Županijsko državno odvjetništvo</item>
      <item>Porezna uprava - Ispostava Čakovec, O. Keršovanija 11, 40000 Čakovec</item>
    </izvorni_sadrzaj>
    <derivirana_varijabla naziv="DomainObject.Predmet.OstaliListFormatedWithAdress_1">
      <item>E-oglasna ploča</item>
      <item>Sudski registar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</item>
      <item>Porezna uprava - Ispostava Čakovec, O. Keršovanija 11, 40000 Čakovec</item>
    </izvorni_sadrzaj>
    <derivirana_varijabla naziv="DomainObject.Predmet.OstaliListFormatedWithAdressOIB_1">
      <item>E-oglasna ploča</item>
      <item>Sudski registar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</item>
      <item>Porezna uprava - Ispostava Čakovec</item>
    </izvorni_sadrzaj>
    <derivirana_varijabla naziv="DomainObject.Predmet.OstaliListNazivFormated_1">
      <item>E-oglasna ploča</item>
      <item>Sudski registar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E-oglasna ploča</item>
      <item>Sudski registar</item>
      <item>Županijsko državno odvjetništvo</item>
      <item>Porezna uprava - Ispostava Čakovec</item>
    </izvorni_sadrzaj>
    <derivirana_varijabla naziv="DomainObject.Predmet.OstaliListNazivFormatedOIB_1">
      <item>E-oglasna ploča</item>
      <item>Sudski registar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F-elektro,društvo s ograničenom odgovornošću za proizvodnju elektrotehničkih  proizvoda, veleprodaja, maloprodaja</izvorni_sadrzaj>
    <derivirana_varijabla naziv="DomainObject.Predmet.ProtustrankaIDrugi_1">F-elektro,društvo s ograničenom odgovornošću za proizvodnju elektrotehničkih  proizvoda, veleprodaja, maloprodaja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F-elektro,društvo s ograničenom odgovornošću za proizvodnju elektrotehničkih  proizvoda, veleprodaja, maloprodaja, OIB 92840123152, V.Nazora 8, 40000 Domašinec</izvorni_sadrzaj>
    <derivirana_varijabla naziv="DomainObject.Predmet.ProtustrankaIDrugiAdressOIB_1">F-elektro,društvo s ograničenom odgovornošću za proizvodnju elektrotehničkih  proizvoda, veleprodaja, maloprodaja, OIB 92840123152, V.Nazora 8,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F-elektro,društvo s ograničenom odgovornošću za proizvodnju elektrotehničkih  proizvoda, veleprodaja, maloprodaja</item>
      <item>E-oglasna ploča</item>
      <item>Sudski registar</item>
      <item>Županijsko državno odvjetništvo</item>
      <item>Porezna uprava - Ispostava Čakovec</item>
    </izvorni_sadrzaj>
    <derivirana_varijabla naziv="DomainObject.Predmet.SudioniciListNaziv_1">
      <item>Financijska agencija</item>
      <item>F-elektro,društvo s ograničenom odgovornošću za proizvodnju elektrotehničkih  proizvoda, veleprodaja, maloprodaja</item>
      <item>E-oglasna ploča</item>
      <item>Sudski registar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F-elektro,društvo s ograničenom odgovornošću za proizvodnju elektrotehničkih  proizvoda, veleprodaja, maloprodaja, OIB 92840123152, V.Nazora 8,40000 Domašinec</item>
      <item>E-oglasna ploča</item>
      <item>Sudski registar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F-elektro,društvo s ograničenom odgovornošću za proizvodnju elektrotehničkih  proizvoda, veleprodaja, maloprodaja, OIB 92840123152, V.Nazora 8,40000 Domašinec</item>
      <item>E-oglasna ploča</item>
      <item>Sudski registar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92840123152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92840123152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F16B1-1CF1-46AE-AF19-74204509F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544</properties:Words>
  <properties:Characters>2929</properties:Characters>
  <properties:Lines>88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2016-04-15T12:49:00Z</dcterms:created>
  <dc:creator>Ljubica Makovec</dc:creator>
  <cp:lastModifiedBy>Nevenka Vuković</cp:lastModifiedBy>
  <cp:lastPrinted>2016-04-08T06:10:00Z</cp:lastPrinted>
  <dcterms:modified xmlns:xsi="http://www.w3.org/2001/XMLSchema-instance" xsi:type="dcterms:W3CDTF">2016-04-18T06:30:00Z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