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a11d" w14:paraId="017a11d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4018F3">
        <w:rPr>
          <w:lang w:val="hr-HR"/>
        </w:rPr>
        <w:t>34</w:t>
      </w:r>
      <w:r w:rsidRPr="00F20BF1">
        <w:rPr>
          <w:lang w:val="hr-HR"/>
        </w:rPr>
        <w:t>/1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upka protiv dužnika ELEKTRO-MODUS 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4018F3">
        <w:t>02859907238</w:t>
      </w:r>
      <w:r w:rsidR="00D07ECC">
        <w:t xml:space="preserve"> s</w:t>
      </w:r>
      <w:r w:rsidR="00B71B33">
        <w:t>a sjedišt</w:t>
      </w:r>
      <w:r w:rsidR="004018F3">
        <w:t>em u Martina Pušteka 18, 40000 Čakovec</w:t>
      </w:r>
      <w:r w:rsidR="00247894">
        <w:t>,</w:t>
      </w:r>
      <w:r w:rsidR="00A27B3C">
        <w:t xml:space="preserve"> dana 1</w:t>
      </w:r>
      <w:r w:rsidR="004018F3">
        <w:t>9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01193D">
        <w:rPr>
          <w:lang w:val="hr-HR"/>
        </w:rPr>
        <w:t xml:space="preserve"> </w:t>
      </w:r>
      <w:r w:rsidR="004018F3">
        <w:t>ELEKTRO-MODUS d.o.o., OIB: 02859907238 sa sjedištem u Martina Pušteka 18, 40000 Čakovec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27.335,73</w:t>
      </w:r>
      <w:r w:rsidR="00B462F7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E12DF4" w:rsidP="008C6ED6" w:rsidR="0020506B">
      <w:pPr>
        <w:jc w:val="both"/>
      </w:pPr>
      <w:r>
        <w:tab/>
        <w:t>II/ Poziva se direktor</w:t>
      </w:r>
      <w:r w:rsidR="00A27B3C">
        <w:t xml:space="preserve"> </w:t>
      </w:r>
      <w:r w:rsidR="002E00D7">
        <w:t>dužnika</w:t>
      </w:r>
      <w:r w:rsidR="004018F3">
        <w:t xml:space="preserve"> Siniša Horvat</w:t>
      </w:r>
      <w:r w:rsidR="00247894">
        <w:t>,</w:t>
      </w:r>
      <w:r w:rsidR="001E31BD">
        <w:t xml:space="preserve"> i</w:t>
      </w:r>
      <w:r w:rsidR="004018F3">
        <w:t>z Čakovca, Martina Pušteka 18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E12DF4" w:rsidP="008C6ED6" w:rsidR="0020506B">
      <w:pPr>
        <w:jc w:val="both"/>
      </w:pPr>
      <w:r>
        <w:tab/>
        <w:t xml:space="preserve">III/ Upozorava se </w:t>
      </w:r>
      <w:r>
        <w:t xml:space="preserve">direktor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4018F3">
        <w:rPr>
          <w:lang w:val="hr-HR"/>
        </w:rPr>
        <w:t>Dana 12.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4018F3">
        <w:t xml:space="preserve">ELEKTRO-MODUS d.o.o., OIB: 02859907238 sa sjedištem u Martina Pušteka 18, 40000 Čakovec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4018F3">
        <w:t xml:space="preserve"> 27.335,73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4018F3">
        <w:rPr>
          <w:lang w:val="hr-HR"/>
        </w:rPr>
        <w:t>9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p w:rsidRDefault="0074423E" w:rsidP="005B010B" w:rsidR="0074423E" w:rsidRPr="00F20BF1">
      <w:pPr>
        <w:outlineLvl w:val="0"/>
        <w:rPr>
          <w:lang w:val="hr-HR"/>
        </w:rPr>
      </w:pPr>
      <w:r>
        <w:t>- dužniku ELEKTRO-MODUS d.o.o., Martina Pušteka 18, 40000 Čakovec</w:t>
      </w:r>
    </w:p>
    <w:sectPr w:rsidSect="004018F3" w:rsidR="0074423E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B0E" w:rsidP="007F64E0" w:rsidR="00B24B0E">
      <w:r>
        <w:separator/>
      </w:r>
    </w:p>
  </w:endnote>
  <w:endnote w:id="0" w:type="continuationSeparator">
    <w:p w:rsidRDefault="00B24B0E" w:rsidP="007F64E0" w:rsidR="00B24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B0E" w:rsidP="007F64E0" w:rsidR="00B24B0E">
      <w:r>
        <w:separator/>
      </w:r>
    </w:p>
  </w:footnote>
  <w:footnote w:id="0" w:type="continuationSeparator">
    <w:p w:rsidRDefault="00B24B0E" w:rsidP="007F64E0" w:rsidR="00B24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4018F3">
      <w:rPr>
        <w:lang w:val="hr-HR"/>
      </w:rPr>
      <w:t>34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2DF4" w:rsidRPr="00E12DF4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23E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8301A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2DF4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3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3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St-34/2016-4</izvorni_sadrzaj>
    <derivirana_varijabla naziv="DomainObject.Oznaka_1">St-34/2016-4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ELEKTRO-MODUS društvo s ograničenom odgovornošću za elektro usluge, servis i trgovinu</izvorni_sadrzaj>
    <derivirana_varijabla naziv="DomainObject.Predmet.ProtustrankaFormated_1">  ELEKTRO-MODUS društvo s ograničenom odgovornošću za elektro usluge, servis i trgovinu</derivirana_varijabla>
  </DomainObject.Predmet.ProtustrankaFormated>
  <DomainObject.Predmet.ProtustrankaFormatedOIB>
    <izvorni_sadrzaj>  ELEKTRO-MODUS društvo s ograničenom odgovornošću za elektro usluge, servis i trgovinu, OIB 02859907238</izvorni_sadrzaj>
    <derivirana_varijabla naziv="DomainObject.Predmet.ProtustrankaFormatedOIB_1">  ELEKTRO-MODUS društvo s ograničenom odgovornošću za elektro usluge, servis i trgovinu, OIB 02859907238</derivirana_varijabla>
  </DomainObject.Predmet.ProtustrankaFormatedOIB>
  <DomainObject.Predmet.ProtustrankaFormatedWithAdress>
    <izvorni_sadrzaj> ELEKTRO-MODUS društvo s ograničenom odgovornošću za elektro usluge, servis i trgovinu, Martina Pušteka 18, 40000 Čakovec</izvorni_sadrzaj>
    <derivirana_varijabla naziv="DomainObject.Predmet.ProtustrankaFormatedWithAdress_1"> ELEKTRO-MODUS društvo s ograničenom odgovornošću za elektro usluge, servis i trgovinu, Martina Pušteka 18, 40000 Čakovec</derivirana_varijabla>
  </DomainObject.Predmet.ProtustrankaFormatedWithAdress>
  <DomainObject.Predmet.ProtustrankaFormatedWithAdressOIB>
    <izvorni_sadrzaj> ELEKTRO-MODUS društvo s ograničenom odgovornošću za elektro usluge, servis i trgovinu, OIB 02859907238, Martina Pušteka 18, 40000 Čakovec</izvorni_sadrzaj>
    <derivirana_varijabla naziv="DomainObject.Predmet.ProtustrankaFormatedWithAdressOIB_1"> ELEKTRO-MODUS društvo s ograničenom odgovornošću za elektro usluge, servis i trgovinu, OIB 02859907238, Martina Pušteka 18, 40000 Čakovec</derivirana_varijabla>
  </DomainObject.Predmet.ProtustrankaFormatedWithAdressOIB>
  <DomainObject.Predmet.ProtustrankaWithAdress>
    <izvorni_sadrzaj>ELEKTRO-MODUS društvo s ograničenom odgovornošću za elektro usluge, servis i trgovinu Martina Pušteka 18, 40000 Čakovec</izvorni_sadrzaj>
    <derivirana_varijabla naziv="DomainObject.Predmet.ProtustrankaWithAdress_1">ELEKTRO-MODUS društvo s ograničenom odgovornošću za elektro usluge, servis i trgovinu Martina Pušteka 18, 40000 Čakovec</derivirana_varijabla>
  </DomainObject.Predmet.ProtustrankaWithAdress>
  <DomainObject.Predmet.ProtustrankaWithAdressOIB>
    <izvorni_sadrzaj>ELEKTRO-MODUS društvo s ograničenom odgovornošću za elektro usluge, servis i trgovinu, OIB 02859907238, Martina Pušteka 18, 40000 Čakovec</izvorni_sadrzaj>
    <derivirana_varijabla naziv="DomainObject.Predmet.ProtustrankaWithAdressOIB_1">ELEKTRO-MODUS društvo s ograničenom odgovornošću za elektro usluge, servis i trgovinu, OIB 02859907238, Martina Pušteka 18, 40000 Čakovec</derivirana_varijabla>
  </DomainObject.Predmet.ProtustrankaWithAdressOIB>
  <DomainObject.Predmet.ProtustrankaNazivFormated>
    <izvorni_sadrzaj>ELEKTRO-MODUS društvo s ograničenom odgovornošću za elektro usluge, servis i trgovinu</izvorni_sadrzaj>
    <derivirana_varijabla naziv="DomainObject.Predmet.ProtustrankaNazivFormated_1">ELEKTRO-MODUS društvo s ograničenom odgovornošću za elektro usluge, servis i trgovinu</derivirana_varijabla>
  </DomainObject.Predmet.ProtustrankaNazivFormated>
  <DomainObject.Predmet.ProtustrankaNazivFormatedOIB>
    <izvorni_sadrzaj>ELEKTRO-MODUS društvo s ograničenom odgovornošću za elektro usluge, servis i trgovinu, OIB 02859907238</izvorni_sadrzaj>
    <derivirana_varijabla naziv="DomainObject.Predmet.ProtustrankaNazivFormatedOIB_1">ELEKTRO-MODUS društvo s ograničenom odgovornošću za elektro usluge, servis i trgovinu, OIB 02859907238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27335.73</izvorni_sadrzaj>
    <derivirana_varijabla naziv="DomainObject.Predmet.TrenutnaVrijednost_1">27335.73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ELEKTRO-MODUS društvo s ograničenom odgovornošću za elektro usluge, servis i trgovinu</item>
    </izvorni_sadrzaj>
    <derivirana_varijabla naziv="DomainObject.Predmet.ProtuStrankaListFormated_1">
      <item>ELEKTRO-MODUS društvo s ograničenom odgovornošću za elektro usluge, servis i trgovinu</item>
    </derivirana_varijabla>
  </DomainObject.Predmet.ProtuStrankaListFormated>
  <DomainObject.Predmet.ProtuStrankaListFormatedOIB>
    <izvorni_sadrzaj>
      <item>ELEKTRO-MODUS društvo s ograničenom odgovornošću za elektro usluge, servis i trgovinu, OIB 02859907238</item>
    </izvorni_sadrzaj>
    <derivirana_varijabla naziv="DomainObject.Predmet.ProtuStrankaListFormatedOIB_1">
      <item>ELEKTRO-MODUS društvo s ograničenom odgovornošću za elektro usluge, servis i trgovinu, OIB 02859907238</item>
    </derivirana_varijabla>
  </DomainObject.Predmet.ProtuStrankaListFormatedOIB>
  <DomainObject.Predmet.ProtuStrankaListFormatedWithAdress>
    <izvorni_sadrzaj>
      <item>ELEKTRO-MODUS društvo s ograničenom odgovornošću za elektro usluge, servis i trgovinu, Martina Pušteka 18, 40000 Čakovec</item>
    </izvorni_sadrzaj>
    <derivirana_varijabla naziv="DomainObject.Predmet.ProtuStrankaListFormatedWithAdress_1">
      <item>ELEKTRO-MODUS društvo s ograničenom odgovornošću za elektro usluge, servis i trgovinu, Martina Pušteka 18, 40000 Čakovec</item>
    </derivirana_varijabla>
  </DomainObject.Predmet.ProtuStrankaListFormatedWithAdress>
  <DomainObject.Predmet.ProtuStrankaListFormatedWithAdressOIB>
    <izvorni_sadrzaj>
      <item>ELEKTRO-MODUS društvo s ograničenom odgovornošću za elektro usluge, servis i trgovinu, OIB 02859907238, Martina Pušteka 18, 40000 Čakovec</item>
    </izvorni_sadrzaj>
    <derivirana_varijabla naziv="DomainObject.Predmet.ProtuStrankaListFormatedWithAdressOIB_1">
      <item>ELEKTRO-MODUS društvo s ograničenom odgovornošću za elektro usluge, servis i trgovinu, OIB 02859907238, Martina Pušteka 18, 40000 Čakovec</item>
    </derivirana_varijabla>
  </DomainObject.Predmet.ProtuStrankaListFormatedWithAdressOIB>
  <DomainObject.Predmet.ProtuStrankaListNazivFormated>
    <izvorni_sadrzaj>
      <item>ELEKTRO-MODUS društvo s ograničenom odgovornošću za elektro usluge, servis i trgovinu</item>
    </izvorni_sadrzaj>
    <derivirana_varijabla naziv="DomainObject.Predmet.ProtuStrankaListNazivFormated_1">
      <item>ELEKTRO-MODUS društvo s ograničenom odgovornošću za elektro usluge, servis i trgovinu</item>
    </derivirana_varijabla>
  </DomainObject.Predmet.ProtuStrankaListNazivFormated>
  <DomainObject.Predmet.ProtuStrankaListNazivFormatedOIB>
    <izvorni_sadrzaj>
      <item>ELEKTRO-MODUS društvo s ograničenom odgovornošću za elektro usluge, servis i trgovinu, OIB 02859907238</item>
    </izvorni_sadrzaj>
    <derivirana_varijabla naziv="DomainObject.Predmet.ProtuStrankaListNazivFormatedOIB_1">
      <item>ELEKTRO-MODUS društvo s ograničenom odgovornošću za elektro usluge, servis i trgovinu, OIB 02859907238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St-34/2016-4</izvorni_sadrzaj>
    <derivirana_varijabla naziv="DomainObject.PoslovniBrojDokumenta_1">St-34/2016-4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ELEKTRO-MODUS društvo s ograničenom odgovornošću za elektro usluge, servis i trgovinu</izvorni_sadrzaj>
    <derivirana_varijabla naziv="DomainObject.Predmet.ProtustrankaIDrugi_1">ELEKTRO-MODUS društvo s ograničenom odgovornošću za elektro usluge, servis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ELEKTRO-MODUS društvo s ograničenom odgovornošću za elektro usluge, servis i trgovinu, OIB 02859907238, Martina Pušteka 18, 40000 Čakovec</izvorni_sadrzaj>
    <derivirana_varijabla naziv="DomainObject.Predmet.ProtustrankaIDrugiAdressOIB_1">ELEKTRO-MODUS društvo s ograničenom odgovornošću za elektro usluge, servis i trgovinu, OIB 02859907238, Martina Pušteka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ELEKTRO-MODUS društvo s ograničenom odgovornošću za elektro usluge, servis i trgovinu</item>
      <item>E-oglasna ploča</item>
      <item>Sudski registar</item>
    </izvorni_sadrzaj>
    <derivirana_varijabla naziv="DomainObject.Predmet.SudioniciListNaziv_1">
      <item>Financijska agencija</item>
      <item>ELEKTRO-MODUS društvo s ograničenom odgovornošću za elektro usluge, servis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ELEKTRO-MODUS društvo s ograničenom odgovornošću za elektro usluge, servis i trgovinu, OIB 02859907238, Martina Pušteka 18,40000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ELEKTRO-MODUS društvo s ograničenom odgovornošću za elektro usluge, servis i trgovinu, OIB 02859907238, Martina Pušteka 18,40000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02859907238</item>
      <item>, OIB null</item>
      <item>, OIB null</item>
    </izvorni_sadrzaj>
    <derivirana_varijabla naziv="DomainObject.Predmet.SudioniciListNazivOIB_1">
      <item>, OIB 85821130368</item>
      <item>, OIB 02859907238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EDC28-3F4B-4281-937B-FB37AFE81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2545</properties:Characters>
  <properties:Lines>71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2016-01-19T11:08:00Z</dcterms:created>
  <dc:creator>user</dc:creator>
  <cp:lastModifiedBy>Maja Marčec</cp:lastModifiedBy>
  <cp:lastPrinted>2016-01-19T11:07:00Z</cp:lastPrinted>
  <dcterms:modified xmlns:xsi="http://www.w3.org/2001/XMLSchema-instance" xsi:type="dcterms:W3CDTF">2016-01-19T12:24:00Z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