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9682" w14:paraId="b749682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324A7D" w:rsidP="00564F05" w:rsidR="00324A7D"/>
    <w:p w:rsidRDefault="008F7AC5" w:rsidP="00564F05" w:rsidR="008F7AC5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AD7C4A" w:rsidR="00695244">
      <w:pPr>
        <w:jc w:val="center"/>
      </w:pPr>
      <w:r w:rsidRPr="00324A7D">
        <w:t>R J E Š E NJ E</w:t>
      </w:r>
    </w:p>
    <w:p w:rsidRDefault="008F7AC5" w:rsidP="00AD7C4A" w:rsidR="008F7AC5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CB468D" w:rsidR="00695244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633EDA">
        <w:t xml:space="preserve">predlagatelja </w:t>
      </w:r>
      <w:r w:rsidR="008F7AC5">
        <w:t xml:space="preserve">Financijske agencije, Regionalni centar Zagreb, Podružnica Varaždin, za otvaranje stečajnog </w:t>
      </w:r>
      <w:r w:rsidR="008F7AC5" w:rsidRPr="00C774AF">
        <w:t>postupka nad dužnikom</w:t>
      </w:r>
      <w:r w:rsidR="00CB468D">
        <w:t xml:space="preserve"> FIDOL d.o.o., Donja Dubrava, Krbulja 3, OIB: 21964427452, 2. kolovoza 2017.</w:t>
      </w:r>
    </w:p>
    <w:p w:rsidRDefault="00CB468D" w:rsidP="00CB468D" w:rsidR="00CB468D" w:rsidRPr="00324A7D">
      <w:pPr>
        <w:jc w:val="both"/>
      </w:pPr>
    </w:p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633EDA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CB468D">
        <w:t xml:space="preserve"> FIDOL d.o.o., Donja Dubrava, Krbulja 3, OIB: 21964427452</w:t>
      </w:r>
      <w:r w:rsidR="00564F05">
        <w:t>.</w:t>
      </w:r>
    </w:p>
    <w:p w:rsidRDefault="00564F05" w:rsidP="00564F05" w:rsidR="00564F05">
      <w:pPr>
        <w:jc w:val="both"/>
      </w:pPr>
    </w:p>
    <w:p w:rsidRDefault="00802BEE" w:rsidP="00564F05" w:rsidR="00802BEE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D20516" w:rsidP="008F7AC5" w:rsidR="008F7AC5">
      <w:pPr>
        <w:ind w:firstLine="708"/>
        <w:jc w:val="both"/>
      </w:pPr>
      <w:r>
        <w:t xml:space="preserve"> </w:t>
      </w:r>
      <w:r w:rsidR="008F7AC5">
        <w:t xml:space="preserve">Financijska agencija </w:t>
      </w:r>
      <w:r w:rsidR="00CB468D">
        <w:t>je 20. lipnja</w:t>
      </w:r>
      <w:r w:rsidR="008F7AC5">
        <w:t xml:space="preserve"> 2017. podnijela ovome sudu prijedlog za otvaranje stečajnog postupka, navodeći da dužnik ima evidentirane neizvršene osnove za plaćanje u neprekinutom razdoblju od 120 dana, u ukupnom iznosu od </w:t>
      </w:r>
      <w:r w:rsidR="00CB468D">
        <w:t>46.589,67</w:t>
      </w:r>
      <w:r w:rsidR="008F7AC5">
        <w:t xml:space="preserve"> kn.</w:t>
      </w:r>
    </w:p>
    <w:p w:rsidRDefault="008F7AC5" w:rsidP="008F7AC5" w:rsidR="008F7AC5">
      <w:pPr>
        <w:ind w:firstLine="708"/>
        <w:jc w:val="both"/>
      </w:pPr>
    </w:p>
    <w:p w:rsidRDefault="008F7AC5" w:rsidP="008F7AC5" w:rsidR="008F7AC5">
      <w:pPr>
        <w:ind w:firstLine="708"/>
        <w:jc w:val="both"/>
      </w:pPr>
      <w:r>
        <w:t xml:space="preserve">Financijska agencija dostavila je u spis Potvrdu Financijske agencije od </w:t>
      </w:r>
      <w:r w:rsidR="00CB468D">
        <w:t>6. srpnja</w:t>
      </w:r>
      <w:r>
        <w:t xml:space="preserve"> 2017., u kojoj je navedeno da je na dan izdavanja potvrde evidentirano 0 dana neprekidne blokade, a nepodmirene obveze iznose 0,00 kn. </w:t>
      </w:r>
    </w:p>
    <w:p w:rsidRDefault="00564F05" w:rsidP="008F7AC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633EDA">
        <w:t>izreci</w:t>
      </w:r>
      <w:r w:rsidR="00630705">
        <w:t xml:space="preserve">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AD7C4A" w:rsidR="00AD7C4A">
      <w:pPr>
        <w:jc w:val="center"/>
      </w:pPr>
      <w:r>
        <w:t xml:space="preserve">U Varaždinu, </w:t>
      </w:r>
      <w:r w:rsidR="00CB468D">
        <w:t>2. kolovoza</w:t>
      </w:r>
      <w:r w:rsidR="00AD7C4A">
        <w:t xml:space="preserve"> 2017</w:t>
      </w:r>
      <w:r w:rsidR="00A27433">
        <w:t>.</w:t>
      </w:r>
    </w:p>
    <w:p w:rsidRDefault="00CB468D" w:rsidP="00AD7C4A" w:rsidR="00CB468D">
      <w:pPr>
        <w:jc w:val="center"/>
      </w:pPr>
    </w:p>
    <w:p w:rsidRDefault="001433A7" w:rsidP="00AD7C4A" w:rsidR="000F2173">
      <w:pPr>
        <w:jc w:val="center"/>
      </w:pP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lastRenderedPageBreak/>
        <w:t>POUKA O PRAVNOM LIJEKU:</w:t>
      </w:r>
    </w:p>
    <w:p w:rsidRDefault="00633EDA" w:rsidP="00633EDA" w:rsidR="00633EDA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8F7AC5" w:rsidP="008F7AC5" w:rsidR="008F7AC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633EDA" w:rsidP="00633EDA" w:rsidR="00633EDA">
      <w:pPr>
        <w:ind w:left="720"/>
        <w:jc w:val="both"/>
      </w:pPr>
      <w:r>
        <w:t>Putem e-Oglasne ploče suda:</w:t>
      </w:r>
    </w:p>
    <w:p w:rsidRDefault="00633EDA" w:rsidP="00633EDA" w:rsidR="00633EDA">
      <w:pPr>
        <w:numPr>
          <w:ilvl w:val="0"/>
          <w:numId w:val="3"/>
        </w:numPr>
        <w:jc w:val="both"/>
      </w:pPr>
      <w:r>
        <w:t xml:space="preserve">Dužnik, </w:t>
      </w:r>
      <w:r w:rsidR="00CB468D">
        <w:t xml:space="preserve">FIDOL d.o.o., Donja Dubrava, Krbulja 3, </w:t>
      </w:r>
    </w:p>
    <w:p w:rsidRDefault="00633EDA" w:rsidP="00633EDA" w:rsidR="00633EDA">
      <w:pPr>
        <w:numPr>
          <w:ilvl w:val="0"/>
          <w:numId w:val="3"/>
        </w:numPr>
        <w:jc w:val="both"/>
      </w:pPr>
      <w:r>
        <w:t xml:space="preserve">Direktoru dužnika </w:t>
      </w:r>
      <w:r w:rsidR="00CB468D">
        <w:t>Franjo Dolenec, Kremenići, Kremenići 17/A,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D5B" w:rsidR="00010D5B">
      <w:r>
        <w:separator/>
      </w:r>
    </w:p>
  </w:endnote>
  <w:endnote w:id="0" w:type="continuationSeparator">
    <w:p w:rsidRDefault="00010D5B" w:rsidR="00010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D5B" w:rsidR="00010D5B">
      <w:r>
        <w:separator/>
      </w:r>
    </w:p>
  </w:footnote>
  <w:footnote w:id="0" w:type="continuationSeparator">
    <w:p w:rsidRDefault="00010D5B" w:rsidR="00010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2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7AC5" w:rsidR="00324A7D">
    <w:pPr>
      <w:pStyle w:val="Zaglavlje"/>
    </w:pPr>
    <w:r>
      <w:tab/>
    </w:r>
    <w:r>
      <w:tab/>
      <w:t>Poslovni broj: 5 St</w:t>
    </w:r>
    <w:r w:rsidR="00A5293B">
      <w:t>-</w:t>
    </w:r>
    <w:r w:rsidR="00CB468D">
      <w:t>342/17-6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AC5" w:rsidR="00A5293B">
    <w:pPr>
      <w:pStyle w:val="Zaglavlje"/>
    </w:pPr>
    <w:r>
      <w:tab/>
    </w:r>
    <w:r>
      <w:tab/>
      <w:t>Poslovni broj: 5 St-</w:t>
    </w:r>
    <w:r w:rsidR="00CB468D">
      <w:t>342/17-6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877638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10D5B"/>
    <w:rsid w:val="0002041B"/>
    <w:rsid w:val="00044285"/>
    <w:rsid w:val="000F2173"/>
    <w:rsid w:val="001433A7"/>
    <w:rsid w:val="00177069"/>
    <w:rsid w:val="001A3208"/>
    <w:rsid w:val="00302946"/>
    <w:rsid w:val="00314205"/>
    <w:rsid w:val="00324A7D"/>
    <w:rsid w:val="004C3B82"/>
    <w:rsid w:val="00544BCE"/>
    <w:rsid w:val="00562867"/>
    <w:rsid w:val="00564F05"/>
    <w:rsid w:val="006231F1"/>
    <w:rsid w:val="00630705"/>
    <w:rsid w:val="00633EDA"/>
    <w:rsid w:val="00695244"/>
    <w:rsid w:val="006C3531"/>
    <w:rsid w:val="006E2F9C"/>
    <w:rsid w:val="00802BEE"/>
    <w:rsid w:val="008F7AC5"/>
    <w:rsid w:val="00A04466"/>
    <w:rsid w:val="00A2129F"/>
    <w:rsid w:val="00A27433"/>
    <w:rsid w:val="00A422E8"/>
    <w:rsid w:val="00A5293B"/>
    <w:rsid w:val="00A550F9"/>
    <w:rsid w:val="00A64510"/>
    <w:rsid w:val="00AD7C4A"/>
    <w:rsid w:val="00B2376B"/>
    <w:rsid w:val="00BC5983"/>
    <w:rsid w:val="00BE1C49"/>
    <w:rsid w:val="00C445F5"/>
    <w:rsid w:val="00C539F0"/>
    <w:rsid w:val="00C6407F"/>
    <w:rsid w:val="00C7617C"/>
    <w:rsid w:val="00C859BF"/>
    <w:rsid w:val="00CB468D"/>
    <w:rsid w:val="00D20516"/>
    <w:rsid w:val="00D75528"/>
    <w:rsid w:val="00E061D8"/>
    <w:rsid w:val="00E22BF4"/>
    <w:rsid w:val="00EA09B0"/>
    <w:rsid w:val="00F0074B"/>
    <w:rsid w:val="00F25B9C"/>
    <w:rsid w:val="00F548EB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2E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2E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2E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2E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2E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2E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2E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2E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0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5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3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43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FIDOL društvo s ograničenom odgovornošću za gradnju zastupanog po punomoćniku Franjo Dolenec</izvorni_sadrzaj>
    <derivirana_varijabla naziv="DomainObject.Predmet.ProtustrankaFormated_1">  FIDOL društvo s ograničenom odgovornošću za gradnju zastupanog po punomoćniku Franjo Dolenec</derivirana_varijabla>
  </DomainObject.Predmet.ProtustrankaFormated>
  <DomainObject.Predmet.ProtustrankaFormatedOIB>
    <izvorni_sadrzaj>  FIDOL društvo s ograničenom odgovornošću za gradnju, OIB 21964427452 zastupanog po punomoćniku Franjo Dolenec</izvorni_sadrzaj>
    <derivirana_varijabla naziv="DomainObject.Predmet.ProtustrankaFormatedOIB_1">  FIDOL društvo s ograničenom odgovornošću za gradnju, OIB 21964427452 zastupanog po punomoćniku Franjo Dolenec</derivirana_varijabla>
  </DomainObject.Predmet.ProtustrankaFormatedOIB>
  <DomainObject.Predmet.ProtustrankaFormatedWithAdress>
    <izvorni_sadrzaj> FIDOL društvo s ograničenom odgovornošću za gradnju, Krbulja 3, 40320 Donja Dubrava zastupanog po punomoćniku Franjo Dolenec</izvorni_sadrzaj>
    <derivirana_varijabla naziv="DomainObject.Predmet.ProtustrankaFormatedWithAdress_1"> FIDOL društvo s ograničenom odgovornošću za gradnju, Krbulja 3, 40320 Donja Dubrava zastupanog po punomoćniku Franjo Dolenec</derivirana_varijabla>
  </DomainObject.Predmet.ProtustrankaFormatedWithAdress>
  <DomainObject.Predmet.ProtustrankaFormatedWithAdressOIB>
    <izvorni_sadrzaj> FIDOL društvo s ograničenom odgovornošću za gradnju, OIB 21964427452, Krbulja 3, 40320 Donja Dubrava zastupanog po punomoćniku Franjo Dolenec</izvorni_sadrzaj>
    <derivirana_varijabla naziv="DomainObject.Predmet.ProtustrankaFormatedWithAdressOIB_1"> FIDOL društvo s ograničenom odgovornošću za gradnju, OIB 21964427452, Krbulja 3, 40320 Donja Dubrava zastupanog po punomoćniku Franjo Dolenec</derivirana_varijabla>
  </DomainObject.Predmet.ProtustrankaFormatedWithAdressOIB>
  <DomainObject.Predmet.ProtustrankaWithAdress>
    <izvorni_sadrzaj>FIDOL društvo s ograničenom odgovornošću za gradnju Krbulja 3, 40320 Donja Dubrava</izvorni_sadrzaj>
    <derivirana_varijabla naziv="DomainObject.Predmet.ProtustrankaWithAdress_1">FIDOL društvo s ograničenom odgovornošću za gradnju Krbulja 3, 40320 Donja Dubrava</derivirana_varijabla>
  </DomainObject.Predmet.ProtustrankaWithAdress>
  <DomainObject.Predmet.ProtustrankaWithAdressOIB>
    <izvorni_sadrzaj>FIDOL društvo s ograničenom odgovornošću za gradnju, OIB 21964427452, Krbulja 3, 40320 Donja Dubrava</izvorni_sadrzaj>
    <derivirana_varijabla naziv="DomainObject.Predmet.ProtustrankaWithAdressOIB_1">FIDOL društvo s ograničenom odgovornošću za gradnju, OIB 21964427452, Krbulja 3, 40320 Donja Dubrava</derivirana_varijabla>
  </DomainObject.Predmet.ProtustrankaWithAdressOIB>
  <DomainObject.Predmet.ProtustrankaNazivFormated>
    <izvorni_sadrzaj>FIDOL društvo s ograničenom odgovornošću za gradnju</izvorni_sadrzaj>
    <derivirana_varijabla naziv="DomainObject.Predmet.ProtustrankaNazivFormated_1">FIDOL društvo s ograničenom odgovornošću za gradnju</derivirana_varijabla>
  </DomainObject.Predmet.ProtustrankaNazivFormated>
  <DomainObject.Predmet.ProtustrankaNazivFormatedOIB>
    <izvorni_sadrzaj>FIDOL društvo s ograničenom odgovornošću za gradnju, OIB 21964427452</izvorni_sadrzaj>
    <derivirana_varijabla naziv="DomainObject.Predmet.ProtustrankaNazivFormatedOIB_1">FIDOL društvo s ograničenom odgovornošću za gradnju, OIB 21964427452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46589.67</izvorni_sadrzaj>
    <derivirana_varijabla naziv="DomainObject.Predmet.TrenutnaVrijednost_1">46589.67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FIDOL društvo s ograničenom odgovornošću za gradnju zastupanog po punomoćniku Franjo Dolenec</item>
    </izvorni_sadrzaj>
    <derivirana_varijabla naziv="DomainObject.Predmet.ProtuStrankaListFormated_1">
      <item>FIDOL društvo s ograničenom odgovornošću za gradnju zastupanog po punomoćniku Franjo Dolenec</item>
    </derivirana_varijabla>
  </DomainObject.Predmet.ProtuStrankaListFormated>
  <DomainObject.Predmet.ProtuStrankaListFormatedOIB>
    <izvorni_sadrzaj>
      <item>FIDOL društvo s ograničenom odgovornošću za gradnju, OIB 21964427452 zastupanog po punomoćniku Franjo Dolenec</item>
    </izvorni_sadrzaj>
    <derivirana_varijabla naziv="DomainObject.Predmet.ProtuStrankaListFormatedOIB_1">
      <item>FIDOL društvo s ograničenom odgovornošću za gradnju, OIB 21964427452 zastupanog po punomoćniku Franjo Dolenec</item>
    </derivirana_varijabla>
  </DomainObject.Predmet.ProtuStrankaListFormatedOIB>
  <DomainObject.Predmet.ProtuStrankaListFormatedWithAdress>
    <izvorni_sadrzaj>
      <item>FIDOL društvo s ograničenom odgovornošću za gradnju, Krbulja 3, 40320 Donja Dubrava zastupanog po punomoćniku Franjo Dolenec</item>
    </izvorni_sadrzaj>
    <derivirana_varijabla naziv="DomainObject.Predmet.ProtuStrankaListFormatedWithAdress_1">
      <item>FIDOL društvo s ograničenom odgovornošću za gradnju, Krbulja 3, 40320 Donja Dubrava zastupanog po punomoćniku Franjo Dolenec</item>
    </derivirana_varijabla>
  </DomainObject.Predmet.ProtuStrankaListFormatedWithAdress>
  <DomainObject.Predmet.ProtuStrankaListFormatedWithAdressOIB>
    <izvorni_sadrzaj>
      <item>FIDOL društvo s ograničenom odgovornošću za gradnju, OIB 21964427452, Krbulja 3, 40320 Donja Dubrava zastupanog po punomoćniku Franjo Dolenec</item>
    </izvorni_sadrzaj>
    <derivirana_varijabla naziv="DomainObject.Predmet.ProtuStrankaListFormatedWithAdressOIB_1">
      <item>FIDOL društvo s ograničenom odgovornošću za gradnju, OIB 21964427452, Krbulja 3, 40320 Donja Dubrava zastupanog po punomoćniku Franjo Dolenec</item>
    </derivirana_varijabla>
  </DomainObject.Predmet.ProtuStrankaListFormatedWithAdressOIB>
  <DomainObject.Predmet.ProtuStrankaListNazivFormated>
    <izvorni_sadrzaj>
      <item>FIDOL društvo s ograničenom odgovornošću za gradnju</item>
    </izvorni_sadrzaj>
    <derivirana_varijabla naziv="DomainObject.Predmet.ProtuStrankaListNazivFormated_1">
      <item>FIDOL društvo s ograničenom odgovornošću za gradnju</item>
    </derivirana_varijabla>
  </DomainObject.Predmet.ProtuStrankaListNazivFormated>
  <DomainObject.Predmet.ProtuStrankaListNazivFormatedOIB>
    <izvorni_sadrzaj>
      <item>FIDOL društvo s ograničenom odgovornošću za gradnju, OIB 21964427452</item>
    </izvorni_sadrzaj>
    <derivirana_varijabla naziv="DomainObject.Predmet.ProtuStrankaListNazivFormatedOIB_1">
      <item>FIDOL društvo s ograničenom odgovornošću za gradnju, OIB 21964427452</item>
    </derivirana_varijabla>
  </DomainObject.Predmet.ProtuStrankaListNazivFormatedOIB>
  <DomainObject.Predmet.OstaliListFormated>
    <izvorni_sadrzaj>
      <item>Sudski registar Trgovačkog suda u Varaždinu</item>
      <item>Franjo Dolenec punomoćnik sudionika u postupku FIDOL društvo s ograničenom odgovornošću za gradnju</item>
    </izvorni_sadrzaj>
    <derivirana_varijabla naziv="DomainObject.Predmet.OstaliListFormated_1">
      <item>Sudski registar Trgovačkog suda u Varaždinu</item>
      <item>Franjo Dolenec punomoćnik sudionika u postupku FIDOL društvo s ograničenom odgovornošću za gradnju</item>
    </derivirana_varijabla>
  </DomainObject.Predmet.OstaliListFormated>
  <DomainObject.Predmet.OstaliListFormatedOIB>
    <izvorni_sadrzaj>
      <item>Sudski registar Trgovačkog suda u Varaždinu</item>
      <item>Franjo Dolenec, OIB 45431281053 punomoćnik sudionika u postupku FIDOL društvo s ograničenom odgovornošću za gradnju</item>
    </izvorni_sadrzaj>
    <derivirana_varijabla naziv="DomainObject.Predmet.OstaliListFormatedOIB_1">
      <item>Sudski registar Trgovačkog suda u Varaždinu</item>
      <item>Franjo Dolenec, OIB 45431281053 punomoćnik sudionika u postupku FIDOL društvo s ograničenom odgovornošću za gradnju</item>
    </derivirana_varijabla>
  </DomainObject.Predmet.OstaliListFormatedOIB>
  <DomainObject.Predmet.OstaliListFormatedWithAdress>
    <izvorni_sadrzaj>
      <item>Sudski registar Trgovačkog suda u Varaždinu, B.Radića 2, 42000 Varaždin</item>
      <item>Franjo Dolenec, Kremenići 17a, 51511 Kremenići punomoćnik sudionika u postupku FIDOL društvo s ograničenom odgovornošću za gradnju</item>
    </izvorni_sadrzaj>
    <derivirana_varijabla naziv="DomainObject.Predmet.OstaliListFormatedWithAdress_1">
      <item>Sudski registar Trgovačkog suda u Varaždinu, B.Radića 2, 42000 Varaždin</item>
      <item>Franjo Dolenec, Kremenići 17a, 51511 Kremenići punomoćnik sudionika u postupku FIDOL društvo s ograničenom odgovornošću za gradnju</item>
    </derivirana_varijabla>
  </DomainObject.Predmet.OstaliListFormatedWithAdress>
  <DomainObject.Predmet.OstaliListFormatedWithAdressOIB>
    <izvorni_sadrzaj>
      <item>Sudski registar Trgovačkog suda u Varaždinu, B.Radića 2, 42000 Varaždin</item>
      <item>Franjo Dolenec, OIB 45431281053, Kremenići 17a, 51511 Kremenići punomoćnik sudionika u postupku FIDOL društvo s ograničenom odgovornošću za gradnju</item>
    </izvorni_sadrzaj>
    <derivirana_varijabla naziv="DomainObject.Predmet.OstaliListFormatedWithAdressOIB_1">
      <item>Sudski registar Trgovačkog suda u Varaždinu, B.Radića 2, 42000 Varaždin</item>
      <item>Franjo Dolenec, OIB 45431281053, Kremenići 17a, 51511 Kremenići punomoćnik sudionika u postupku FIDOL društvo s ograničenom odgovornošću za gradnju</item>
    </derivirana_varijabla>
  </DomainObject.Predmet.OstaliListFormatedWithAdressOIB>
  <DomainObject.Predmet.OstaliListNazivFormated>
    <izvorni_sadrzaj>
      <item>Sudski registar Trgovačkog suda u Varaždinu</item>
      <item>Franjo Dolenec</item>
    </izvorni_sadrzaj>
    <derivirana_varijabla naziv="DomainObject.Predmet.OstaliListNazivFormated_1">
      <item>Sudski registar Trgovačkog suda u Varaždinu</item>
      <item>Franjo Dolenec</item>
    </derivirana_varijabla>
  </DomainObject.Predmet.OstaliListNazivFormated>
  <DomainObject.Predmet.OstaliListNazivFormatedOIB>
    <izvorni_sadrzaj>
      <item>Sudski registar Trgovačkog suda u Varaždinu</item>
      <item>Franjo Dolenec, OIB 45431281053</item>
    </izvorni_sadrzaj>
    <derivirana_varijabla naziv="DomainObject.Predmet.OstaliListNazivFormatedOIB_1">
      <item>Sudski registar Trgovačkog suda u Varaždinu</item>
      <item>Franjo Dolenec, OIB 45431281053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FIDOL društvo s ograničenom odgovornošću za gradnju</izvorni_sadrzaj>
    <derivirana_varijabla naziv="DomainObject.Predmet.ProtustrankaIDrugi_1">FIDOL društvo s ograničenom odgovornošću za gradnju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FIDOL društvo s ograničenom odgovornošću za gradnju, OIB 21964427452, Krbulja 3, 40320 Donja Dubrava</izvorni_sadrzaj>
    <derivirana_varijabla naziv="DomainObject.Predmet.ProtustrankaIDrugiAdressOIB_1">FIDOL društvo s ograničenom odgovornošću za gradnju, OIB 21964427452, Krbulja 3,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FIDOL društvo s ograničenom odgovornošću za gradnju</item>
      <item>Sudski registar Trgovačkog suda u Varaždinu</item>
      <item>Franjo Dolenec</item>
    </izvorni_sadrzaj>
    <derivirana_varijabla naziv="DomainObject.Predmet.SudioniciListNaziv_1">
      <item>Financijska agencija</item>
      <item>FIDOL društvo s ograničenom odgovornošću za gradnju</item>
      <item>Sudski registar Trgovačkog suda u Varaždinu</item>
      <item>Franjo Dolenec</item>
    </derivirana_varijabla>
  </DomainObject.Predmet.SudioniciListNaziv>
  <DomainObject.Predmet.SudioniciListAdressOIB>
    <izvorni_sadrzaj>
      <item>Financijska agencija, OIB 85821130368, Ulica grada Vukovara 70,10000 Zagreb</item>
      <item>FIDOL društvo s ograničenom odgovornošću za gradnju, OIB 21964427452, Krbulja 3,40320 Donja Dubrava</item>
      <item>Sudski registar Trgovačkog suda u Varaždinu, B.Radića 2,42000 Varaždin</item>
      <item>Franjo Dolenec, OIB 45431281053, Kremenići 17a,51511 Kremenići</item>
    </izvorni_sadrzaj>
    <derivirana_varijabla naziv="DomainObject.Predmet.SudioniciListAdressOIB_1">
      <item>Financijska agencija, OIB 85821130368, Ulica grada Vukovara 70,10000 Zagreb</item>
      <item>FIDOL društvo s ograničenom odgovornošću za gradnju, OIB 21964427452, Krbulja 3,40320 Donja Dubrava</item>
      <item>Sudski registar Trgovačkog suda u Varaždinu, B.Radića 2,42000 Varaždin</item>
      <item>Franjo Dolenec, OIB 45431281053, Kremenići 17a,51511 Kremenići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21964427452</item>
      <item>, OIB null</item>
      <item>, OIB 45431281053</item>
    </izvorni_sadrzaj>
    <derivirana_varijabla naziv="DomainObject.Predmet.SudioniciListNazivOIB_1">
      <item>, OIB 85821130368</item>
      <item>, OIB 21964427452</item>
      <item>, OIB null</item>
      <item>, OIB 45431281053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347</properties:Words>
  <properties:Characters>1838</properties:Characters>
  <properties:Lines>72</properties:Lines>
  <properties:Paragraphs>23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2017-05-15T11:23:00Z</cp:lastPrinted>
  <dcterms:modified xmlns:xsi="http://www.w3.org/2001/XMLSchema-instance" xsi:type="dcterms:W3CDTF">2017-08-02T06:39:00Z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