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a1050" w14:paraId="7ca1050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CB6C8A">
        <w:t>7</w:t>
      </w:r>
      <w:r w:rsidR="0072030A">
        <w:t>59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D52984">
        <w:t xml:space="preserve"> </w:t>
      </w:r>
      <w:r w:rsidR="0072030A">
        <w:t xml:space="preserve">NOVA </w:t>
      </w:r>
      <w:proofErr w:type="spellStart"/>
      <w:r w:rsidR="0072030A">
        <w:t>ŠKRINJICA</w:t>
      </w:r>
      <w:proofErr w:type="spellEnd"/>
      <w:r w:rsidR="0072030A">
        <w:t xml:space="preserve">, UDRUGA ZA EKO I ETNO PROMICANJE U HRVATSKOJ Dugo Selo, Josipa Zorića 71, </w:t>
      </w:r>
      <w:proofErr w:type="spellStart"/>
      <w:r w:rsidR="0072030A">
        <w:t>Reg.broj</w:t>
      </w:r>
      <w:proofErr w:type="spellEnd"/>
      <w:r w:rsidR="0072030A">
        <w:t xml:space="preserve">: 01002979, </w:t>
      </w:r>
      <w:proofErr w:type="spellStart"/>
      <w:r w:rsidR="0072030A">
        <w:t>OIB</w:t>
      </w:r>
      <w:proofErr w:type="spellEnd"/>
      <w:r w:rsidR="0072030A">
        <w:t>: 90360042926, dana 14.</w:t>
      </w:r>
      <w:r w:rsidR="00F04C2D">
        <w:t xml:space="preserve"> studenog</w:t>
      </w:r>
      <w:r w:rsidR="00CB6C8A">
        <w:t xml:space="preserve">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AA15B2" w:rsidP="00A247C1" w:rsidR="00AA15B2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AA15B2" w:rsidP="007A31D3" w:rsidR="00AA15B2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246653">
        <w:rPr>
          <w:bCs/>
        </w:rPr>
        <w:t xml:space="preserve"> </w:t>
      </w:r>
      <w:r w:rsidR="0072030A">
        <w:t xml:space="preserve">NOVA </w:t>
      </w:r>
      <w:proofErr w:type="spellStart"/>
      <w:r w:rsidR="0072030A">
        <w:t>ŠKRINJICA</w:t>
      </w:r>
      <w:proofErr w:type="spellEnd"/>
      <w:r w:rsidR="0072030A">
        <w:t xml:space="preserve">, UDRUGA ZA EKO I ETNO PROMICANJE U HRVATSKOJ Dugo Selo, Josipa Zorića 71, </w:t>
      </w:r>
      <w:proofErr w:type="spellStart"/>
      <w:r w:rsidR="0072030A">
        <w:t>Reg.broj</w:t>
      </w:r>
      <w:proofErr w:type="spellEnd"/>
      <w:r w:rsidR="0072030A">
        <w:t xml:space="preserve">: 01002979, </w:t>
      </w:r>
      <w:proofErr w:type="spellStart"/>
      <w:r w:rsidR="0072030A">
        <w:t>OIB</w:t>
      </w:r>
      <w:proofErr w:type="spellEnd"/>
      <w:r w:rsidR="0072030A">
        <w:t>: 90360042926.</w:t>
      </w:r>
      <w:r w:rsidR="00AA15B2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D52984">
        <w:t xml:space="preserve">Mirjana Viduka </w:t>
      </w:r>
      <w:proofErr w:type="spellStart"/>
      <w:r w:rsidR="00D52984">
        <w:t>Varenina</w:t>
      </w:r>
      <w:proofErr w:type="spellEnd"/>
      <w:r w:rsidR="00D52984">
        <w:t xml:space="preserve">, </w:t>
      </w:r>
      <w:proofErr w:type="spellStart"/>
      <w:r w:rsidR="00D52984">
        <w:t>OIB</w:t>
      </w:r>
      <w:proofErr w:type="spellEnd"/>
      <w:r w:rsidR="00D52984">
        <w:t>: 98866841784, Osijek, Dubrovačka 107.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75784B">
        <w:t xml:space="preserve"> </w:t>
      </w:r>
      <w:r w:rsidR="0072030A">
        <w:t xml:space="preserve">NOVA </w:t>
      </w:r>
      <w:proofErr w:type="spellStart"/>
      <w:r w:rsidR="0072030A">
        <w:t>ŠKRINJICA</w:t>
      </w:r>
      <w:proofErr w:type="spellEnd"/>
      <w:r w:rsidR="0072030A">
        <w:t xml:space="preserve">, UDRUGA ZA EKO I ETNO PROMICANJE U HRVATSKOJ Dugo Selo, Josipa Zorića 71, </w:t>
      </w:r>
      <w:proofErr w:type="spellStart"/>
      <w:r w:rsidR="0072030A">
        <w:t>Reg.broj</w:t>
      </w:r>
      <w:proofErr w:type="spellEnd"/>
      <w:r w:rsidR="0072030A">
        <w:t xml:space="preserve">: 01002979, </w:t>
      </w:r>
      <w:proofErr w:type="spellStart"/>
      <w:r w:rsidR="0072030A">
        <w:t>OIB</w:t>
      </w:r>
      <w:proofErr w:type="spellEnd"/>
      <w:r w:rsidR="0072030A">
        <w:t>: 90360042926.</w:t>
      </w:r>
      <w:r w:rsidR="0075784B">
        <w:t xml:space="preserve"> </w:t>
      </w:r>
      <w:r>
        <w:t xml:space="preserve"> </w:t>
      </w:r>
      <w:r w:rsidR="0079713C">
        <w:t xml:space="preserve">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7772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DB4F46" w:rsidP="00172559" w:rsidR="00DB4F46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DB4F46">
        <w:rPr>
          <w:bCs/>
        </w:rPr>
        <w:t>2</w:t>
      </w:r>
      <w:r w:rsidR="0072030A">
        <w:rPr>
          <w:bCs/>
        </w:rPr>
        <w:t>7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72030A">
        <w:rPr>
          <w:bCs/>
        </w:rPr>
        <w:t>727</w:t>
      </w:r>
      <w:r w:rsidR="0075784B">
        <w:rPr>
          <w:bCs/>
        </w:rPr>
        <w:t xml:space="preserve"> </w:t>
      </w:r>
      <w:r w:rsidR="00486D78">
        <w:rPr>
          <w:bCs/>
        </w:rPr>
        <w:t xml:space="preserve">od </w:t>
      </w:r>
      <w:r w:rsidR="00DB4F46">
        <w:rPr>
          <w:bCs/>
        </w:rPr>
        <w:t>2</w:t>
      </w:r>
      <w:r w:rsidR="0072030A">
        <w:rPr>
          <w:bCs/>
        </w:rPr>
        <w:t>4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r w:rsidR="0072030A">
        <w:t xml:space="preserve">NOVA </w:t>
      </w:r>
      <w:proofErr w:type="spellStart"/>
      <w:r w:rsidR="0072030A">
        <w:t>ŠKRINJICA</w:t>
      </w:r>
      <w:proofErr w:type="spellEnd"/>
      <w:r w:rsidR="0072030A">
        <w:t xml:space="preserve">, UDRUGA ZA EKO I ETNO PROMICANJE U HRVATSKOJ Dugo Selo, Josipa Zorića 71, </w:t>
      </w:r>
      <w:proofErr w:type="spellStart"/>
      <w:r w:rsidR="0072030A">
        <w:t>Reg.broj</w:t>
      </w:r>
      <w:proofErr w:type="spellEnd"/>
      <w:r w:rsidR="0072030A">
        <w:t xml:space="preserve">: 01002979, </w:t>
      </w:r>
      <w:proofErr w:type="spellStart"/>
      <w:r w:rsidR="0072030A">
        <w:t>OIB</w:t>
      </w:r>
      <w:proofErr w:type="spellEnd"/>
      <w:r w:rsidR="0072030A">
        <w:t>: 90360042926.</w:t>
      </w:r>
    </w:p>
    <w:p w:rsidRDefault="00D52984" w:rsidP="002C7929" w:rsidR="00D52984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CB6C8A">
        <w:t>7</w:t>
      </w:r>
      <w:r w:rsidR="0072030A">
        <w:t>5</w:t>
      </w:r>
      <w:r w:rsidR="00DB4F46">
        <w:t>9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72030A">
        <w:t>6</w:t>
      </w:r>
      <w:r w:rsidR="009E0992">
        <w:t>. rujna</w:t>
      </w:r>
      <w:r w:rsidR="002C7929">
        <w:t xml:space="preserve"> </w:t>
      </w:r>
      <w:r>
        <w:t>2017., objavio oglas na mrežnoj stranici e-oglasna ploča sudova pod poslovnim brojem St-</w:t>
      </w:r>
      <w:r w:rsidR="00CB6C8A">
        <w:t>7</w:t>
      </w:r>
      <w:r w:rsidR="0072030A">
        <w:t>5</w:t>
      </w:r>
      <w:r w:rsidR="00DB4F46">
        <w:t>9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72030A">
        <w:t>14</w:t>
      </w:r>
      <w:r w:rsidR="00CB6C8A">
        <w:t xml:space="preserve">. studeni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53B46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46653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100D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2030A"/>
    <w:rsid w:val="0073010A"/>
    <w:rsid w:val="0075784B"/>
    <w:rsid w:val="00766D29"/>
    <w:rsid w:val="0077329E"/>
    <w:rsid w:val="0078009A"/>
    <w:rsid w:val="007807B3"/>
    <w:rsid w:val="00785C5C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53646"/>
    <w:rsid w:val="00967AAD"/>
    <w:rsid w:val="00967EA1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0992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15B2"/>
    <w:rsid w:val="00AA4267"/>
    <w:rsid w:val="00AA6B6E"/>
    <w:rsid w:val="00AC0993"/>
    <w:rsid w:val="00AD52E8"/>
    <w:rsid w:val="00AE31E8"/>
    <w:rsid w:val="00AE6380"/>
    <w:rsid w:val="00AF6B90"/>
    <w:rsid w:val="00B24B41"/>
    <w:rsid w:val="00B3448E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85BE9"/>
    <w:rsid w:val="00C9082C"/>
    <w:rsid w:val="00CA01EF"/>
    <w:rsid w:val="00CA4D65"/>
    <w:rsid w:val="00CB3530"/>
    <w:rsid w:val="00CB6C8A"/>
    <w:rsid w:val="00CE0EE4"/>
    <w:rsid w:val="00D17588"/>
    <w:rsid w:val="00D212DB"/>
    <w:rsid w:val="00D23251"/>
    <w:rsid w:val="00D24D2F"/>
    <w:rsid w:val="00D27F5C"/>
    <w:rsid w:val="00D52984"/>
    <w:rsid w:val="00D74857"/>
    <w:rsid w:val="00D7772F"/>
    <w:rsid w:val="00D925DB"/>
    <w:rsid w:val="00D97782"/>
    <w:rsid w:val="00DA4636"/>
    <w:rsid w:val="00DB278F"/>
    <w:rsid w:val="00DB4D73"/>
    <w:rsid w:val="00DB4F46"/>
    <w:rsid w:val="00DC7D5D"/>
    <w:rsid w:val="00DE5F69"/>
    <w:rsid w:val="00E06819"/>
    <w:rsid w:val="00E23AF8"/>
    <w:rsid w:val="00E571A6"/>
    <w:rsid w:val="00E60C19"/>
    <w:rsid w:val="00E70E4B"/>
    <w:rsid w:val="00E72D3F"/>
    <w:rsid w:val="00E81D64"/>
    <w:rsid w:val="00E96356"/>
    <w:rsid w:val="00EA028A"/>
    <w:rsid w:val="00EB56EF"/>
    <w:rsid w:val="00EC0019"/>
    <w:rsid w:val="00EC3857"/>
    <w:rsid w:val="00ED454A"/>
    <w:rsid w:val="00ED4C16"/>
    <w:rsid w:val="00F040DB"/>
    <w:rsid w:val="00F04C2D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10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810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810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0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0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10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810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810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0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0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St-759/2017</izvorni_sadrzaj>
    <derivirana_varijabla naziv="DomainObject.Predmet.OznakaBroj_1">St-759/2017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NOVA ŠKRINJICA, UDRUGA ZA EKO I ETNO PROMICANJE U HRVATSKOJ</izvorni_sadrzaj>
    <derivirana_varijabla naziv="DomainObject.Predmet.ProtustrankaFormated_1">  NOVA ŠKRINJICA, UDRUGA ZA EKO I ETNO PROMICANJE U HRVATSKOJ</derivirana_varijabla>
  </DomainObject.Predmet.ProtustrankaFormated>
  <DomainObject.Predmet.ProtustrankaFormatedOIB>
    <izvorni_sadrzaj>  NOVA ŠKRINJICA, UDRUGA ZA EKO I ETNO PROMICANJE U HRVATSKOJ, OIB 90360042926</izvorni_sadrzaj>
    <derivirana_varijabla naziv="DomainObject.Predmet.ProtustrankaFormatedOIB_1">  NOVA ŠKRINJICA, UDRUGA ZA EKO I ETNO PROMICANJE U HRVATSKOJ, OIB 90360042926</derivirana_varijabla>
  </DomainObject.Predmet.ProtustrankaFormatedOIB>
  <DomainObject.Predmet.ProtustrankaFormatedWithAdress>
    <izvorni_sadrzaj> NOVA ŠKRINJICA, UDRUGA ZA EKO I ETNO PROMICANJE U HRVATSKOJ, Josipa Zorića 71, 10370 Dugo Selo</izvorni_sadrzaj>
    <derivirana_varijabla naziv="DomainObject.Predmet.ProtustrankaFormatedWithAdress_1"> NOVA ŠKRINJICA, UDRUGA ZA EKO I ETNO PROMICANJE U HRVATSKOJ, Josipa Zorića 71, 10370 Dugo Selo</derivirana_varijabla>
  </DomainObject.Predmet.ProtustrankaFormatedWithAdress>
  <DomainObject.Predmet.ProtustrankaFormatedWithAdressOIB>
    <izvorni_sadrzaj> NOVA ŠKRINJICA, UDRUGA ZA EKO I ETNO PROMICANJE U HRVATSKOJ, OIB 90360042926, Josipa Zorića 71, 10370 Dugo Selo</izvorni_sadrzaj>
    <derivirana_varijabla naziv="DomainObject.Predmet.ProtustrankaFormatedWithAdressOIB_1"> NOVA ŠKRINJICA, UDRUGA ZA EKO I ETNO PROMICANJE U HRVATSKOJ, OIB 90360042926, Josipa Zorića 71, 10370 Dugo Selo</derivirana_varijabla>
  </DomainObject.Predmet.ProtustrankaFormatedWithAdressOIB>
  <DomainObject.Predmet.ProtustrankaWithAdress>
    <izvorni_sadrzaj>NOVA ŠKRINJICA, UDRUGA ZA EKO I ETNO PROMICANJE U HRVATSKOJ Josipa Zorića 71, 10370 Dugo Selo</izvorni_sadrzaj>
    <derivirana_varijabla naziv="DomainObject.Predmet.ProtustrankaWithAdress_1">NOVA ŠKRINJICA, UDRUGA ZA EKO I ETNO PROMICANJE U HRVATSKOJ Josipa Zorića 71, 10370 Dugo Selo</derivirana_varijabla>
  </DomainObject.Predmet.ProtustrankaWithAdress>
  <DomainObject.Predmet.ProtustrankaWithAdressOIB>
    <izvorni_sadrzaj>NOVA ŠKRINJICA, UDRUGA ZA EKO I ETNO PROMICANJE U HRVATSKOJ, OIB 90360042926, Josipa Zorića 71, 10370 Dugo Selo</izvorni_sadrzaj>
    <derivirana_varijabla naziv="DomainObject.Predmet.ProtustrankaWithAdressOIB_1">NOVA ŠKRINJICA, UDRUGA ZA EKO I ETNO PROMICANJE U HRVATSKOJ, OIB 90360042926, Josipa Zorića 71, 10370 Dugo Selo</derivirana_varijabla>
  </DomainObject.Predmet.ProtustrankaWithAdressOIB>
  <DomainObject.Predmet.ProtustrankaNazivFormated>
    <izvorni_sadrzaj>NOVA ŠKRINJICA, UDRUGA ZA EKO I ETNO PROMICANJE U HRVATSKOJ</izvorni_sadrzaj>
    <derivirana_varijabla naziv="DomainObject.Predmet.ProtustrankaNazivFormated_1">NOVA ŠKRINJICA, UDRUGA ZA EKO I ETNO PROMICANJE U HRVATSKOJ</derivirana_varijabla>
  </DomainObject.Predmet.ProtustrankaNazivFormated>
  <DomainObject.Predmet.ProtustrankaNazivFormatedOIB>
    <izvorni_sadrzaj>NOVA ŠKRINJICA, UDRUGA ZA EKO I ETNO PROMICANJE U HRVATSKOJ, OIB 90360042926</izvorni_sadrzaj>
    <derivirana_varijabla naziv="DomainObject.Predmet.ProtustrankaNazivFormatedOIB_1">NOVA ŠKRINJICA, UDRUGA ZA EKO I ETNO PROMICANJE U HRVATSKOJ, OIB 90360042926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 ŠKRINJICA, UDRUGA ZA EKO I ETNO PROMICANJE U HRVATSKOJ</item>
    </izvorni_sadrzaj>
    <derivirana_varijabla naziv="DomainObject.Predmet.ProtuStrankaListFormated_1">
      <item>NOVA ŠKRINJICA, UDRUGA ZA EKO I ETNO PROMICANJE U HRVATSKOJ</item>
    </derivirana_varijabla>
  </DomainObject.Predmet.ProtuStrankaListFormated>
  <DomainObject.Predmet.ProtuStrankaListFormatedOIB>
    <izvorni_sadrzaj>
      <item>NOVA ŠKRINJICA, UDRUGA ZA EKO I ETNO PROMICANJE U HRVATSKOJ, OIB 90360042926</item>
    </izvorni_sadrzaj>
    <derivirana_varijabla naziv="DomainObject.Predmet.ProtuStrankaListFormatedOIB_1">
      <item>NOVA ŠKRINJICA, UDRUGA ZA EKO I ETNO PROMICANJE U HRVATSKOJ, OIB 90360042926</item>
    </derivirana_varijabla>
  </DomainObject.Predmet.ProtuStrankaListFormatedOIB>
  <DomainObject.Predmet.ProtuStrankaListFormatedWithAdress>
    <izvorni_sadrzaj>
      <item>NOVA ŠKRINJICA, UDRUGA ZA EKO I ETNO PROMICANJE U HRVATSKOJ, Josipa Zorića 71, 10370 Dugo Selo</item>
    </izvorni_sadrzaj>
    <derivirana_varijabla naziv="DomainObject.Predmet.ProtuStrankaListFormatedWithAdress_1">
      <item>NOVA ŠKRINJICA, UDRUGA ZA EKO I ETNO PROMICANJE U HRVATSKOJ, Josipa Zorića 71, 10370 Dugo Selo</item>
    </derivirana_varijabla>
  </DomainObject.Predmet.ProtuStrankaListFormatedWithAdress>
  <DomainObject.Predmet.ProtuStrankaListFormatedWithAdressOIB>
    <izvorni_sadrzaj>
      <item>NOVA ŠKRINJICA, UDRUGA ZA EKO I ETNO PROMICANJE U HRVATSKOJ, OIB 90360042926, Josipa Zorića 71, 10370 Dugo Selo</item>
    </izvorni_sadrzaj>
    <derivirana_varijabla naziv="DomainObject.Predmet.ProtuStrankaListFormatedWithAdressOIB_1">
      <item>NOVA ŠKRINJICA, UDRUGA ZA EKO I ETNO PROMICANJE U HRVATSKOJ, OIB 90360042926, Josipa Zorića 71, 10370 Dugo Selo</item>
    </derivirana_varijabla>
  </DomainObject.Predmet.ProtuStrankaListFormatedWithAdressOIB>
  <DomainObject.Predmet.ProtuStrankaListNazivFormated>
    <izvorni_sadrzaj>
      <item>NOVA ŠKRINJICA, UDRUGA ZA EKO I ETNO PROMICANJE U HRVATSKOJ</item>
    </izvorni_sadrzaj>
    <derivirana_varijabla naziv="DomainObject.Predmet.ProtuStrankaListNazivFormated_1">
      <item>NOVA ŠKRINJICA, UDRUGA ZA EKO I ETNO PROMICANJE U HRVATSKOJ</item>
    </derivirana_varijabla>
  </DomainObject.Predmet.ProtuStrankaListNazivFormated>
  <DomainObject.Predmet.ProtuStrankaListNazivFormatedOIB>
    <izvorni_sadrzaj>
      <item>NOVA ŠKRINJICA, UDRUGA ZA EKO I ETNO PROMICANJE U HRVATSKOJ, OIB 90360042926</item>
    </izvorni_sadrzaj>
    <derivirana_varijabla naziv="DomainObject.Predmet.ProtuStrankaListNazivFormatedOIB_1">
      <item>NOVA ŠKRINJICA, UDRUGA ZA EKO I ETNO PROMICANJE U HRVATSKOJ, OIB 90360042926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 ŠKRINJICA, UDRUGA ZA EKO I ETNO PROMICANJE U HRVATSKOJ</izvorni_sadrzaj>
    <derivirana_varijabla naziv="DomainObject.Predmet.ProtustrankaIDrugi_1">NOVA ŠKRINJICA, UDRUGA ZA EKO I ETNO PROMICANJE U HRVATSKOJ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NOVA ŠKRINJICA, UDRUGA ZA EKO I ETNO PROMICANJE U HRVATSKOJ, OIB 90360042926, Josipa Zorića 71, 10370 Dugo Selo</izvorni_sadrzaj>
    <derivirana_varijabla naziv="DomainObject.Predmet.ProtustrankaIDrugiAdressOIB_1">NOVA ŠKRINJICA, UDRUGA ZA EKO I ETNO PROMICANJE U HRVATSKOJ, OIB 90360042926, Josipa Zorića 71,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ŠKRINJICA, UDRUGA ZA EKO I ETNO PROMICANJE U HRVATSKOJ</item>
      <item>FINA Regionalni centar Zagreb</item>
    </izvorni_sadrzaj>
    <derivirana_varijabla naziv="DomainObject.Predmet.SudioniciListNaziv_1">
      <item>NOVA ŠKRINJICA, UDRUGA ZA EKO I ETNO PROMICANJE U HRVATSKOJ</item>
      <item>FINA Regionalni centar Zagreb</item>
    </derivirana_varijabla>
  </DomainObject.Predmet.SudioniciListNaziv>
  <DomainObject.Predmet.SudioniciListAdressOIB>
    <izvorni_sadrzaj>
      <item>NOVA ŠKRINJICA, UDRUGA ZA EKO I ETNO PROMICANJE U HRVATSKOJ, OIB 90360042926, Josipa Zorića 71,10370 Dugo Selo</item>
      <item>FINA Regionalni centar Zagreb, OIB 85821130368, Trg svibanjskih žrtava 1995. br. 1,10000 Zagreb</item>
    </izvorni_sadrzaj>
    <derivirana_varijabla naziv="DomainObject.Predmet.SudioniciListAdressOIB_1">
      <item>NOVA ŠKRINJICA, UDRUGA ZA EKO I ETNO PROMICANJE U HRVATSKOJ, OIB 90360042926, Josipa Zorića 71,10370 Dugo Selo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90360042926</item>
      <item>, OIB 85821130368</item>
    </izvorni_sadrzaj>
    <derivirana_varijabla naziv="DomainObject.Predmet.SudioniciListNazivOIB_1">
      <item>, OIB 90360042926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0FF4C5-4723-4632-BC2A-9E74FF2233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3236</properties:Characters>
  <properties:Lines>90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2017-11-14T12:54:00Z</dcterms:created>
  <dc:creator>Korisnik</dc:creator>
  <cp:lastModifiedBy>Ljiljana Floršić</cp:lastModifiedBy>
  <cp:lastPrinted>2017-11-08T08:54:00Z</cp:lastPrinted>
  <dcterms:modified xmlns:xsi="http://www.w3.org/2001/XMLSchema-instance" xsi:type="dcterms:W3CDTF">2017-11-14T12:56:00Z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