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f41c" w14:paraId="0d1f41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06118">
        <w:t>649</w:t>
      </w:r>
      <w:r w:rsidR="00D27D1C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571FE5">
        <w:t>17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C06118">
        <w:t>LUJIĆ PROJEKT j.d.o.o., Lučko, Zagreb, Franje Puškarića 21, OIB: 84560614770, MBS: 081037022.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06118">
        <w:t>122.153,81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64137">
        <w:t>1</w:t>
      </w:r>
      <w:r w:rsidR="00571FE5">
        <w:t>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4A0093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r>
      <w:t>25.St.-</w:t>
    </w:r>
    <w:r w:rsidR="00C06118">
      <w:t>649</w:t>
    </w:r>
    <w:r w:rsidR="00D27D1C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A0093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3348B"/>
    <w:rsid w:val="00A564B7"/>
    <w:rsid w:val="00A71431"/>
    <w:rsid w:val="00A7489A"/>
    <w:rsid w:val="00AC4528"/>
    <w:rsid w:val="00AD027A"/>
    <w:rsid w:val="00AE52CF"/>
    <w:rsid w:val="00B27A01"/>
    <w:rsid w:val="00B53A01"/>
    <w:rsid w:val="00B77D67"/>
    <w:rsid w:val="00B82F18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0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0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St-649/2018</izvorni_sadrzaj>
    <derivirana_varijabla naziv="DomainObject.Predmet.OznakaBroj_1">St-649/2018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LUJIĆ PROJEKT j.d.o.o. za trgovinu i usluge</izvorni_sadrzaj>
    <derivirana_varijabla naziv="DomainObject.Predmet.ProtustrankaFormated_1">  LUJIĆ PROJEKT j.d.o.o. za trgovinu i usluge</derivirana_varijabla>
  </DomainObject.Predmet.ProtustrankaFormated>
  <DomainObject.Predmet.ProtustrankaFormatedOIB>
    <izvorni_sadrzaj>  LUJIĆ PROJEKT j.d.o.o. za trgovinu i usluge, OIB 84560614770</izvorni_sadrzaj>
    <derivirana_varijabla naziv="DomainObject.Predmet.ProtustrankaFormatedOIB_1">  LUJIĆ PROJEKT j.d.o.o. za trgovinu i usluge, OIB 84560614770</derivirana_varijabla>
  </DomainObject.Predmet.ProtustrankaFormatedOIB>
  <DomainObject.Predmet.ProtustrankaFormatedWithAdress>
    <izvorni_sadrzaj> LUJIĆ PROJEKT j.d.o.o. za trgovinu i usluge, Franje Puškarića 21, 10250 Lučko</izvorni_sadrzaj>
    <derivirana_varijabla naziv="DomainObject.Predmet.ProtustrankaFormatedWithAdress_1"> LUJIĆ PROJEKT j.d.o.o. za trgovinu i usluge, Franje Puškarića 21, 10250 Lučko</derivirana_varijabla>
  </DomainObject.Predmet.ProtustrankaFormatedWithAdress>
  <DomainObject.Predmet.ProtustrankaFormatedWithAdressOIB>
    <izvorni_sadrzaj> LUJIĆ PROJEKT j.d.o.o. za trgovinu i usluge, OIB 84560614770, Franje Puškarića 21, 10250 Lučko</izvorni_sadrzaj>
    <derivirana_varijabla naziv="DomainObject.Predmet.ProtustrankaFormatedWithAdressOIB_1"> LUJIĆ PROJEKT j.d.o.o. za trgovinu i usluge, OIB 84560614770, Franje Puškarića 21, 10250 Lučko</derivirana_varijabla>
  </DomainObject.Predmet.ProtustrankaFormatedWithAdressOIB>
  <DomainObject.Predmet.ProtustrankaWithAdress>
    <izvorni_sadrzaj>LUJIĆ PROJEKT j.d.o.o. za trgovinu i usluge Franje Puškarića 21, 10250 Lučko</izvorni_sadrzaj>
    <derivirana_varijabla naziv="DomainObject.Predmet.ProtustrankaWithAdress_1">LUJIĆ PROJEKT j.d.o.o. za trgovinu i usluge Franje Puškarića 21, 10250 Lučko</derivirana_varijabla>
  </DomainObject.Predmet.ProtustrankaWithAdress>
  <DomainObject.Predmet.ProtustrankaWithAdressOIB>
    <izvorni_sadrzaj>LUJIĆ PROJEKT j.d.o.o. za trgovinu i usluge, OIB 84560614770, Franje Puškarića 21, 10250 Lučko</izvorni_sadrzaj>
    <derivirana_varijabla naziv="DomainObject.Predmet.ProtustrankaWithAdressOIB_1">LUJIĆ PROJEKT j.d.o.o. za trgovinu i usluge, OIB 84560614770, Franje Puškarića 21, 10250 Lučko</derivirana_varijabla>
  </DomainObject.Predmet.ProtustrankaWithAdressOIB>
  <DomainObject.Predmet.ProtustrankaNazivFormated>
    <izvorni_sadrzaj>LUJIĆ PROJEKT j.d.o.o. za trgovinu i usluge</izvorni_sadrzaj>
    <derivirana_varijabla naziv="DomainObject.Predmet.ProtustrankaNazivFormated_1">LUJIĆ PROJEKT j.d.o.o. za trgovinu i usluge</derivirana_varijabla>
  </DomainObject.Predmet.ProtustrankaNazivFormated>
  <DomainObject.Predmet.ProtustrankaNazivFormatedOIB>
    <izvorni_sadrzaj>LUJIĆ PROJEKT j.d.o.o. za trgovinu i usluge, OIB 84560614770</izvorni_sadrzaj>
    <derivirana_varijabla naziv="DomainObject.Predmet.ProtustrankaNazivFormatedOIB_1">LUJIĆ PROJEKT j.d.o.o. za trgovinu i usluge, OIB 84560614770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LUJIĆ PROJEKT j.d.o.o. za trgovinu i usluge</item>
    </izvorni_sadrzaj>
    <derivirana_varijabla naziv="DomainObject.Predmet.ProtuStrankaListFormated_1">
      <item>LUJIĆ PROJEKT j.d.o.o. za trgovinu i usluge</item>
    </derivirana_varijabla>
  </DomainObject.Predmet.ProtuStrankaListFormated>
  <DomainObject.Predmet.ProtuStrankaListFormatedOIB>
    <izvorni_sadrzaj>
      <item>LUJIĆ PROJEKT j.d.o.o. za trgovinu i usluge, OIB 84560614770</item>
    </izvorni_sadrzaj>
    <derivirana_varijabla naziv="DomainObject.Predmet.ProtuStrankaListFormatedOIB_1">
      <item>LUJIĆ PROJEKT j.d.o.o. za trgovinu i usluge, OIB 84560614770</item>
    </derivirana_varijabla>
  </DomainObject.Predmet.ProtuStrankaListFormatedOIB>
  <DomainObject.Predmet.ProtuStrankaListFormatedWithAdress>
    <izvorni_sadrzaj>
      <item>LUJIĆ PROJEKT j.d.o.o. za trgovinu i usluge, Franje Puškarića 21, 10250 Lučko</item>
    </izvorni_sadrzaj>
    <derivirana_varijabla naziv="DomainObject.Predmet.ProtuStrankaListFormatedWithAdress_1">
      <item>LUJIĆ PROJEKT j.d.o.o. za trgovinu i usluge, Franje Puškarića 21, 10250 Lučko</item>
    </derivirana_varijabla>
  </DomainObject.Predmet.ProtuStrankaListFormatedWithAdress>
  <DomainObject.Predmet.ProtuStrankaListFormatedWithAdressOIB>
    <izvorni_sadrzaj>
      <item>LUJIĆ PROJEKT j.d.o.o. za trgovinu i usluge, OIB 84560614770, Franje Puškarića 21, 10250 Lučko</item>
    </izvorni_sadrzaj>
    <derivirana_varijabla naziv="DomainObject.Predmet.ProtuStrankaListFormatedWithAdressOIB_1">
      <item>LUJIĆ PROJEKT j.d.o.o. za trgovinu i usluge, OIB 84560614770, Franje Puškarića 21, 10250 Lučko</item>
    </derivirana_varijabla>
  </DomainObject.Predmet.ProtuStrankaListFormatedWithAdressOIB>
  <DomainObject.Predmet.ProtuStrankaListNazivFormated>
    <izvorni_sadrzaj>
      <item>LUJIĆ PROJEKT j.d.o.o. za trgovinu i usluge</item>
    </izvorni_sadrzaj>
    <derivirana_varijabla naziv="DomainObject.Predmet.ProtuStrankaListNazivFormated_1">
      <item>LUJIĆ PROJEKT j.d.o.o. za trgovinu i usluge</item>
    </derivirana_varijabla>
  </DomainObject.Predmet.ProtuStrankaListNazivFormated>
  <DomainObject.Predmet.ProtuStrankaListNazivFormatedOIB>
    <izvorni_sadrzaj>
      <item>LUJIĆ PROJEKT j.d.o.o. za trgovinu i usluge, OIB 84560614770</item>
    </izvorni_sadrzaj>
    <derivirana_varijabla naziv="DomainObject.Predmet.ProtuStrankaListNazivFormatedOIB_1">
      <item>LUJIĆ PROJEKT j.d.o.o. za trgovinu i usluge, OIB 84560614770</item>
    </derivirana_varijabla>
  </DomainObject.Predmet.ProtuStrankaListNazivFormatedOIB>
  <DomainObject.Predmet.OstaliListFormated>
    <izvorni_sadrzaj>
      <item>Željko Lujić</item>
    </izvorni_sadrzaj>
    <derivirana_varijabla naziv="DomainObject.Predmet.OstaliListFormated_1">
      <item>Željko Lujić</item>
    </derivirana_varijabla>
  </DomainObject.Predmet.OstaliListFormated>
  <DomainObject.Predmet.OstaliListFormatedOIB>
    <izvorni_sadrzaj>
      <item>Željko Lujić, OIB 72604768223</item>
    </izvorni_sadrzaj>
    <derivirana_varijabla naziv="DomainObject.Predmet.OstaliListFormatedOIB_1">
      <item>Željko Lujić, OIB 72604768223</item>
    </derivirana_varijabla>
  </DomainObject.Predmet.OstaliListFormatedOIB>
  <DomainObject.Predmet.OstaliListFormatedWithAdress>
    <izvorni_sadrzaj>
      <item>Željko Lujić, Jaruščica 5, 10000 Zagreb</item>
    </izvorni_sadrzaj>
    <derivirana_varijabla naziv="DomainObject.Predmet.OstaliListFormatedWithAdress_1">
      <item>Željko Lujić, Jaruščica 5, 10000 Zagreb</item>
    </derivirana_varijabla>
  </DomainObject.Predmet.OstaliListFormatedWithAdress>
  <DomainObject.Predmet.OstaliListFormatedWithAdressOIB>
    <izvorni_sadrzaj>
      <item>Željko Lujić, OIB 72604768223, Jaruščica 5, 10000 Zagreb</item>
    </izvorni_sadrzaj>
    <derivirana_varijabla naziv="DomainObject.Predmet.OstaliListFormatedWithAdressOIB_1">
      <item>Željko Lujić, OIB 72604768223, Jaruščica 5, 10000 Zagreb</item>
    </derivirana_varijabla>
  </DomainObject.Predmet.OstaliListFormatedWithAdressOIB>
  <DomainObject.Predmet.OstaliListNazivFormated>
    <izvorni_sadrzaj>
      <item>Željko Lujić</item>
    </izvorni_sadrzaj>
    <derivirana_varijabla naziv="DomainObject.Predmet.OstaliListNazivFormated_1">
      <item>Željko Lujić</item>
    </derivirana_varijabla>
  </DomainObject.Predmet.OstaliListNazivFormated>
  <DomainObject.Predmet.OstaliListNazivFormatedOIB>
    <izvorni_sadrzaj>
      <item>Željko Lujić, OIB 72604768223</item>
    </izvorni_sadrzaj>
    <derivirana_varijabla naziv="DomainObject.Predmet.OstaliListNazivFormatedOIB_1">
      <item>Željko Lujić, OIB 72604768223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LUJIĆ PROJEKT j.d.o.o. za trgovinu i usluge</izvorni_sadrzaj>
    <derivirana_varijabla naziv="DomainObject.Predmet.ProtustrankaIDrugi_1">LUJIĆ PROJEKT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LUJIĆ PROJEKT j.d.o.o. za trgovinu i usluge, OIB 84560614770, Franje Puškarića 21, 10250 Lučko</izvorni_sadrzaj>
    <derivirana_varijabla naziv="DomainObject.Predmet.ProtustrankaIDrugiAdressOIB_1">LUJIĆ PROJEKT j.d.o.o. za trgovinu i usluge, OIB 84560614770, Franje Puškarića 21,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LUJIĆ PROJEKT j.d.o.o. za trgovinu i usluge</item>
      <item>Željko Lujić</item>
    </izvorni_sadrzaj>
    <derivirana_varijabla naziv="DomainObject.Predmet.SudioniciListNaziv_1">
      <item>FINA Regionalni centar Zagreb</item>
      <item>LUJIĆ PROJEKT j.d.o.o. za trgovinu i usluge</item>
      <item>Željko Lujić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LUJIĆ PROJEKT j.d.o.o. za trgovinu i usluge, OIB 84560614770, Franje Puškarića 21,10250 Lučko</item>
      <item>Željko Lujić, OIB 72604768223, Jaruščica 5,10000 Zagreb</item>
    </izvorni_sadrzaj>
    <derivirana_varijabla naziv="DomainObject.Predmet.SudioniciListAdressOIB_1">
      <item>FINA Regionalni centar Zagreb, OIB 85821130368, Trg svibanjskih žrtava 1995. br. 1,10000 Zagreb</item>
      <item>LUJIĆ PROJEKT j.d.o.o. za trgovinu i usluge, OIB 84560614770, Franje Puškarića 21,10250 Lučko</item>
      <item>Željko Lujić, OIB 72604768223, Jaruščica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84560614770</item>
      <item>, OIB 72604768223</item>
    </izvorni_sadrzaj>
    <derivirana_varijabla naziv="DomainObject.Predmet.SudioniciListNazivOIB_1">
      <item>, OIB 85821130368</item>
      <item>, OIB 84560614770</item>
      <item>, OIB 72604768223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9C2C5-5D9B-4670-87DC-288BFEEBF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1367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2018-09-17T10:45:00Z</dcterms:created>
  <dc:creator>ilukac</dc:creator>
  <cp:lastModifiedBy>Mirela Šantek</cp:lastModifiedBy>
  <cp:lastPrinted>2018-09-17T13:56:00Z</cp:lastPrinted>
  <dcterms:modified xmlns:xsi="http://www.w3.org/2001/XMLSchema-instance" xsi:type="dcterms:W3CDTF">2018-09-17T13:56:00Z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649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