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e811" w14:paraId="cc0e811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pojedincu Jadranki Mađeruh, 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97386E">
        <w:rPr>
          <w:rFonts w:hAnsi="Times New Roman" w:ascii="Times New Roman"/>
          <w:sz w:val="24"/>
          <w:szCs w:val="24"/>
        </w:rPr>
        <w:t>STIROPOL FASADE j.d.o.o., Podgora Krapinska, Podgora Krapinska 81, OIB: 24893625785</w:t>
      </w:r>
      <w:r w:rsidR="00750AF9">
        <w:rPr>
          <w:rFonts w:hAnsi="Times New Roman" w:ascii="Times New Roman"/>
          <w:sz w:val="24"/>
          <w:szCs w:val="24"/>
        </w:rPr>
        <w:t xml:space="preserve">, </w:t>
      </w:r>
      <w:r w:rsidR="0097386E">
        <w:rPr>
          <w:rFonts w:hAnsi="Times New Roman" w:ascii="Times New Roman"/>
          <w:sz w:val="24"/>
          <w:szCs w:val="24"/>
        </w:rPr>
        <w:t>22. listopada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97386E">
        <w:rPr>
          <w:rFonts w:hAnsi="Times New Roman" w:ascii="Times New Roman"/>
          <w:sz w:val="24"/>
          <w:szCs w:val="24"/>
        </w:rPr>
        <w:t>STIROPOL FASADE j.d.o.o., Podgora Krapinska, Podgora Krapinska 81, OIB: 24893625785</w:t>
      </w:r>
      <w:r w:rsidR="00C022EA" w:rsidRPr="00C022EA">
        <w:rPr>
          <w:rFonts w:hAnsi="Times New Roman" w:ascii="Times New Roman"/>
          <w:sz w:val="24"/>
          <w:szCs w:val="24"/>
        </w:rPr>
        <w:t xml:space="preserve">, </w:t>
      </w:r>
      <w:r w:rsidR="0097386E">
        <w:rPr>
          <w:rFonts w:hAnsi="Times New Roman" w:ascii="Times New Roman"/>
          <w:sz w:val="24"/>
          <w:szCs w:val="24"/>
        </w:rPr>
        <w:t>Damiru Mladiću, Podgora Krapinska, Podgora Krapinska 81, OIB: 63078189245</w:t>
      </w:r>
      <w:r w:rsidR="004948EE">
        <w:rPr>
          <w:rFonts w:hAnsi="Times New Roman" w:ascii="Times New Roman"/>
          <w:sz w:val="24"/>
          <w:szCs w:val="24"/>
        </w:rPr>
        <w:t>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7386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237518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, 104/17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7386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237518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97386E">
        <w:rPr>
          <w:rFonts w:hAnsi="Times New Roman" w:ascii="Times New Roman"/>
          <w:sz w:val="24"/>
          <w:szCs w:val="24"/>
        </w:rPr>
        <w:t>STIROPOL FASADE j.d.o.o., Podgora Krapinska, Podgora Krapinska 81, OIB: 24893625785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</w:t>
      </w:r>
      <w:r w:rsidR="006B4D21">
        <w:rPr>
          <w:rFonts w:eastAsia="Times New Roman" w:hAnsi="Times New Roman" w:ascii="Times New Roman"/>
          <w:sz w:val="24"/>
          <w:szCs w:val="24"/>
          <w:lang w:eastAsia="hr-HR"/>
        </w:rPr>
        <w:t>, 104/17, dalje: SZ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22. listopada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F33F82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122885" w:rsidR="00122885" w:rsidRPr="00C022EA">
      <w:pPr>
        <w:rPr>
          <w:rFonts w:hAnsi="Times New Roman" w:ascii="Times New Roman"/>
          <w:sz w:val="24"/>
          <w:szCs w:val="24"/>
        </w:rPr>
      </w:pPr>
    </w:p>
    <w:sectPr w:rsidR="00122885" w:rsidRPr="00C022E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9D9" w:rsidP="00E60C49" w:rsidR="007449D9">
      <w:pPr>
        <w:spacing w:lineRule="auto" w:line="240" w:after="0"/>
      </w:pPr>
      <w:r>
        <w:separator/>
      </w:r>
    </w:p>
  </w:endnote>
  <w:endnote w:id="0" w:type="continuationSeparator">
    <w:p w:rsidRDefault="007449D9" w:rsidP="00E60C49" w:rsidR="007449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9D9" w:rsidP="00E60C49" w:rsidR="007449D9">
      <w:pPr>
        <w:spacing w:lineRule="auto" w:line="240" w:after="0"/>
      </w:pPr>
      <w:r>
        <w:separator/>
      </w:r>
    </w:p>
  </w:footnote>
  <w:footnote w:id="0" w:type="continuationSeparator">
    <w:p w:rsidRDefault="007449D9" w:rsidP="00E60C49" w:rsidR="007449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1745588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F82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97386E">
      <w:t>2375/18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70CB6"/>
    <w:rsid w:val="000F2C6B"/>
    <w:rsid w:val="00122885"/>
    <w:rsid w:val="001A4354"/>
    <w:rsid w:val="00224167"/>
    <w:rsid w:val="002A7063"/>
    <w:rsid w:val="002B70D4"/>
    <w:rsid w:val="002C59C6"/>
    <w:rsid w:val="0031716D"/>
    <w:rsid w:val="00356146"/>
    <w:rsid w:val="004948EE"/>
    <w:rsid w:val="004A59A1"/>
    <w:rsid w:val="006B4D21"/>
    <w:rsid w:val="007449D9"/>
    <w:rsid w:val="00750AF9"/>
    <w:rsid w:val="00894293"/>
    <w:rsid w:val="0089710B"/>
    <w:rsid w:val="008B250B"/>
    <w:rsid w:val="0097386E"/>
    <w:rsid w:val="009F1827"/>
    <w:rsid w:val="00A65975"/>
    <w:rsid w:val="00BA6224"/>
    <w:rsid w:val="00BC5E3A"/>
    <w:rsid w:val="00BF3CF3"/>
    <w:rsid w:val="00C022EA"/>
    <w:rsid w:val="00C13830"/>
    <w:rsid w:val="00CB005D"/>
    <w:rsid w:val="00CD4E5D"/>
    <w:rsid w:val="00D51BAE"/>
    <w:rsid w:val="00D64A42"/>
    <w:rsid w:val="00D77E3A"/>
    <w:rsid w:val="00E60C49"/>
    <w:rsid w:val="00ED1A7C"/>
    <w:rsid w:val="00F33F82"/>
    <w:rsid w:val="00FD59D5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F8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3F82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3F8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3F8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F8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3F82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3F8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3F8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St-2375/2018</izvorni_sadrzaj>
    <derivirana_varijabla naziv="DomainObject.Predmet.OznakaBroj_1">St-2375/2018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STIROPOL FASADE jednostavno društvo s ograničenom odgovornošću za građenje, trgovinu i usluge zastupanog po punomoćniku Damir Mladić</izvorni_sadrzaj>
    <derivirana_varijabla naziv="DomainObject.Predmet.ProtustrankaFormated_1">  STIROPOL FASADE jednostavno društvo s ograničenom odgovornošću za građenje, trgovinu i usluge zastupanog po punomoćniku Damir Mladić</derivirana_varijabla>
  </DomainObject.Predmet.ProtustrankaFormated>
  <DomainObject.Predmet.ProtustrankaFormatedOIB>
    <izvorni_sadrzaj>  STIROPOL FASADE jednostavno društvo s ograničenom odgovornošću za građenje, trgovinu i usluge, OIB 24893625785 zastupanog po punomoćniku Damir Mladić</izvorni_sadrzaj>
    <derivirana_varijabla naziv="DomainObject.Predmet.ProtustrankaFormatedOIB_1">  STIROPOL FASADE jednostavno društvo s ograničenom odgovornošću za građenje, trgovinu i usluge, OIB 24893625785 zastupanog po punomoćniku Damir Mladić</derivirana_varijabla>
  </DomainObject.Predmet.ProtustrankaFormatedOIB>
  <DomainObject.Predmet.ProtustrankaFormatedWithAdress>
    <izvorni_sadrzaj> STIROPOL FASADE jednostavno društvo s ograničenom odgovornošću za građenje, trgovinu i usluge, Podgora Krapinska 81, 49000 Podgora Krapinska zastupanog po punomoćniku Damir Mladić</izvorni_sadrzaj>
    <derivirana_varijabla naziv="DomainObject.Predmet.ProtustrankaFormatedWithAdress_1"> STIROPOL FASADE jednostavno društvo s ograničenom odgovornošću za građenje, trgovinu i usluge, Podgora Krapinska 81, 49000 Podgora Krapinska zastupanog po punomoćniku Damir Mladić</derivirana_varijabla>
  </DomainObject.Predmet.ProtustrankaFormatedWithAdress>
  <DomainObject.Predmet.ProtustrankaFormatedWithAdressOIB>
    <izvorni_sadrzaj> STIROPOL FASADE jednostavno društvo s ograničenom odgovornošću za građenje, trgovinu i usluge, OIB 24893625785, Podgora Krapinska 81, 49000 Podgora Krapinska zastupanog po punomoćniku Damir Mladić</izvorni_sadrzaj>
    <derivirana_varijabla naziv="DomainObject.Predmet.ProtustrankaFormatedWithAdressOIB_1"> STIROPOL FASADE jednostavno društvo s ograničenom odgovornošću za građenje, trgovinu i usluge, OIB 24893625785, Podgora Krapinska 81, 49000 Podgora Krapinska zastupanog po punomoćniku Damir Mladić</derivirana_varijabla>
  </DomainObject.Predmet.ProtustrankaFormatedWithAdressOIB>
  <DomainObject.Predmet.ProtustrankaWithAdress>
    <izvorni_sadrzaj>STIROPOL FASADE jednostavno društvo s ograničenom odgovornošću za građenje, trgovinu i usluge Podgora Krapinska 81, 49000 Podgora Krapinska</izvorni_sadrzaj>
    <derivirana_varijabla naziv="DomainObject.Predmet.ProtustrankaWithAdress_1">STIROPOL FASADE jednostavno društvo s ograničenom odgovornošću za građenje, trgovinu i usluge Podgora Krapinska 81, 49000 Podgora Krapinska</derivirana_varijabla>
  </DomainObject.Predmet.ProtustrankaWithAdress>
  <DomainObject.Predmet.ProtustrankaWithAdressOIB>
    <izvorni_sadrzaj>STIROPOL FASADE jednostavno društvo s ograničenom odgovornošću za građenje, trgovinu i usluge, OIB 24893625785, Podgora Krapinska 81, 49000 Podgora Krapinska</izvorni_sadrzaj>
    <derivirana_varijabla naziv="DomainObject.Predmet.ProtustrankaWithAdressOIB_1">STIROPOL FASADE jednostavno društvo s ograničenom odgovornošću za građenje, trgovinu i usluge, OIB 24893625785, Podgora Krapinska 81, 49000 Podgora Krapinska</derivirana_varijabla>
  </DomainObject.Predmet.ProtustrankaWithAdressOIB>
  <DomainObject.Predmet.ProtustrankaNazivFormated>
    <izvorni_sadrzaj>STIROPOL FASADE jednostavno društvo s ograničenom odgovornošću za građenje, trgovinu i usluge</izvorni_sadrzaj>
    <derivirana_varijabla naziv="DomainObject.Predmet.ProtustrankaNazivFormated_1">STIROPOL FASADE jednostavno društvo s ograničenom odgovornošću za građenje, trgovinu i usluge</derivirana_varijabla>
  </DomainObject.Predmet.ProtustrankaNazivFormated>
  <DomainObject.Predmet.ProtustrankaNazivFormatedOIB>
    <izvorni_sadrzaj>STIROPOL FASADE jednostavno društvo s ograničenom odgovornošću za građenje, trgovinu i usluge, OIB 24893625785</izvorni_sadrzaj>
    <derivirana_varijabla naziv="DomainObject.Predmet.ProtustrankaNazivFormatedOIB_1">STIROPOL FASADE jednostavno društvo s ograničenom odgovornošću za građenje, trgovinu i usluge, OIB 24893625785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STIROPOL FASADE jednostavno društvo s ograničenom odgovornošću za građenje, trgovinu i usluge zastupanog po punomoćniku Damir Mladić</item>
    </izvorni_sadrzaj>
    <derivirana_varijabla naziv="DomainObject.Predmet.ProtuStrankaListFormated_1">
      <item>STIROPOL FASADE jednostavno društvo s ograničenom odgovornošću za građenje, trgovinu i usluge zastupanog po punomoćniku Damir Mladić</item>
    </derivirana_varijabla>
  </DomainObject.Predmet.ProtuStrankaListFormated>
  <DomainObject.Predmet.ProtuStrankaListFormatedOIB>
    <izvorni_sadrzaj>
      <item>STIROPOL FASADE jednostavno društvo s ograničenom odgovornošću za građenje, trgovinu i usluge, OIB 24893625785 zastupanog po punomoćniku Damir Mladić</item>
    </izvorni_sadrzaj>
    <derivirana_varijabla naziv="DomainObject.Predmet.ProtuStrankaListFormatedOIB_1">
      <item>STIROPOL FASADE jednostavno društvo s ograničenom odgovornošću za građenje, trgovinu i usluge, OIB 24893625785 zastupanog po punomoćniku Damir Mladić</item>
    </derivirana_varijabla>
  </DomainObject.Predmet.ProtuStrankaListFormatedOIB>
  <DomainObject.Predmet.ProtuStrankaListFormatedWithAdress>
    <izvorni_sadrzaj>
      <item>STIROPOL FASADE jednostavno društvo s ograničenom odgovornošću za građenje, trgovinu i usluge, Podgora Krapinska 81, 49000 Podgora Krapinska zastupanog po punomoćniku Damir Mladić</item>
    </izvorni_sadrzaj>
    <derivirana_varijabla naziv="DomainObject.Predmet.ProtuStrankaListFormatedWithAdress_1">
      <item>STIROPOL FASADE jednostavno društvo s ograničenom odgovornošću za građenje, trgovinu i usluge, Podgora Krapinska 81, 49000 Podgora Krapinska zastupanog po punomoćniku Damir Mladić</item>
    </derivirana_varijabla>
  </DomainObject.Predmet.ProtuStrankaListFormatedWithAdress>
  <DomainObject.Predmet.ProtuStrankaListFormatedWithAdressOIB>
    <izvorni_sadrzaj>
      <item>STIROPOL FASADE jednostavno društvo s ograničenom odgovornošću za građenje, trgovinu i usluge, OIB 24893625785, Podgora Krapinska 81, 49000 Podgora Krapinska zastupanog po punomoćniku Damir Mladić</item>
    </izvorni_sadrzaj>
    <derivirana_varijabla naziv="DomainObject.Predmet.ProtuStrankaListFormatedWithAdressOIB_1">
      <item>STIROPOL FASADE jednostavno društvo s ograničenom odgovornošću za građenje, trgovinu i usluge, OIB 24893625785, Podgora Krapinska 81, 49000 Podgora Krapinska zastupanog po punomoćniku Damir Mladić</item>
    </derivirana_varijabla>
  </DomainObject.Predmet.ProtuStrankaListFormatedWithAdressOIB>
  <DomainObject.Predmet.ProtuStrankaListNazivFormated>
    <izvorni_sadrzaj>
      <item>STIROPOL FASADE jednostavno društvo s ograničenom odgovornošću za građenje, trgovinu i usluge</item>
    </izvorni_sadrzaj>
    <derivirana_varijabla naziv="DomainObject.Predmet.ProtuStrankaListNazivFormated_1">
      <item>STIROPOL FASADE jednostavno društvo s ograničenom odgovornošću za građenje, trgovinu i usluge</item>
    </derivirana_varijabla>
  </DomainObject.Predmet.ProtuStrankaListNazivFormated>
  <DomainObject.Predmet.ProtuStrankaListNazivFormatedOIB>
    <izvorni_sadrzaj>
      <item>STIROPOL FASADE jednostavno društvo s ograničenom odgovornošću za građenje, trgovinu i usluge, OIB 24893625785</item>
    </izvorni_sadrzaj>
    <derivirana_varijabla naziv="DomainObject.Predmet.ProtuStrankaListNazivFormatedOIB_1">
      <item>STIROPOL FASADE jednostavno društvo s ograničenom odgovornošću za građenje, trgovinu i usluge, OIB 24893625785</item>
    </derivirana_varijabla>
  </DomainObject.Predmet.ProtuStrankaListNazivFormatedOIB>
  <DomainObject.Predmet.OstaliListFormated>
    <izvorni_sadrzaj>
      <item>Damir Mladić punomoćnik sudionika u postupku STIROPOL FASADE jednostavno društvo s ograničenom odgovornošću za građenje, trgovinu i usluge</item>
    </izvorni_sadrzaj>
    <derivirana_varijabla naziv="DomainObject.Predmet.OstaliListFormated_1">
      <item>Damir Mladić punomoćnik sudionika u postupku STIROPOL FASADE jednostavno društvo s ograničenom odgovornošću za građenje, trgovinu i usluge</item>
    </derivirana_varijabla>
  </DomainObject.Predmet.OstaliListFormated>
  <DomainObject.Predmet.OstaliListFormatedOIB>
    <izvorni_sadrzaj>
      <item>Damir Mladić, OIB 63078189245 punomoćnik sudionika u postupku STIROPOL FASADE jednostavno društvo s ograničenom odgovornošću za građenje, trgovinu i usluge</item>
    </izvorni_sadrzaj>
    <derivirana_varijabla naziv="DomainObject.Predmet.OstaliListFormatedOIB_1">
      <item>Damir Mladić, OIB 63078189245 punomoćnik sudionika u postupku STIROPOL FASADE jednostavno društvo s ograničenom odgovornošću za građenje, trgovinu i usluge</item>
    </derivirana_varijabla>
  </DomainObject.Predmet.OstaliListFormatedOIB>
  <DomainObject.Predmet.OstaliListFormatedWithAdress>
    <izvorni_sadrzaj>
      <item>Damir Mladić, Podgora Krapinska 81, 49000 Podgora Krapinska punomoćnik sudionika u postupku STIROPOL FASADE jednostavno društvo s ograničenom odgovornošću za građenje, trgovinu i usluge</item>
    </izvorni_sadrzaj>
    <derivirana_varijabla naziv="DomainObject.Predmet.OstaliListFormatedWithAdress_1">
      <item>Damir Mladić, Podgora Krapinska 81, 49000 Podgora Krapinska punomoćnik sudionika u postupku STIROPOL FASADE jednostavno društvo s ograničenom odgovornošću za građenje, trgovinu i usluge</item>
    </derivirana_varijabla>
  </DomainObject.Predmet.OstaliListFormatedWithAdress>
  <DomainObject.Predmet.OstaliListFormatedWithAdressOIB>
    <izvorni_sadrzaj>
      <item>Damir Mladić, OIB 63078189245, Podgora Krapinska 81, 49000 Podgora Krapinska punomoćnik sudionika u postupku STIROPOL FASADE jednostavno društvo s ograničenom odgovornošću za građenje, trgovinu i usluge</item>
    </izvorni_sadrzaj>
    <derivirana_varijabla naziv="DomainObject.Predmet.OstaliListFormatedWithAdressOIB_1">
      <item>Damir Mladić, OIB 63078189245, Podgora Krapinska 81, 49000 Podgora Krapinska punomoćnik sudionika u postupku STIROPOL FASADE jednostavno društvo s ograničenom odgovornošću za građenje, trgovinu i usluge</item>
    </derivirana_varijabla>
  </DomainObject.Predmet.OstaliListFormatedWithAdressOIB>
  <DomainObject.Predmet.OstaliListNazivFormated>
    <izvorni_sadrzaj>
      <item>Damir Mladić</item>
    </izvorni_sadrzaj>
    <derivirana_varijabla naziv="DomainObject.Predmet.OstaliListNazivFormated_1">
      <item>Damir Mladić</item>
    </derivirana_varijabla>
  </DomainObject.Predmet.OstaliListNazivFormated>
  <DomainObject.Predmet.OstaliListNazivFormatedOIB>
    <izvorni_sadrzaj>
      <item>Damir Mladić, OIB 63078189245</item>
    </izvorni_sadrzaj>
    <derivirana_varijabla naziv="DomainObject.Predmet.OstaliListNazivFormatedOIB_1">
      <item>Damir Mladić, OIB 63078189245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STIROPOL FASADE jednostavno društvo s ograničenom odgovornošću za građenje, trgovinu i usluge</izvorni_sadrzaj>
    <derivirana_varijabla naziv="DomainObject.Predmet.ProtustrankaIDrugi_1">STIROPOL FASADE jednostavno društvo s ograničenom odgovornošću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STIROPOL FASADE jednostavno društvo s ograničenom odgovornošću za građenje, trgovinu i usluge, OIB 24893625785, Podgora Krapinska 81, 49000 Podgora Krapinska</izvorni_sadrzaj>
    <derivirana_varijabla naziv="DomainObject.Predmet.ProtustrankaIDrugiAdressOIB_1">STIROPOL FASADE jednostavno društvo s ograničenom odgovornošću za građenje, trgovinu i usluge, OIB 24893625785, Podgora Krapinska 81, 49000 Podgora Krapinska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STIROPOL FASADE jednostavno društvo s ograničenom odgovornošću za građenje, trgovinu i usluge</item>
      <item>Damir Mladić</item>
    </izvorni_sadrzaj>
    <derivirana_varijabla naziv="DomainObject.Predmet.SudioniciListNaziv_1">
      <item>FINA Regionalni centar Zagreb</item>
      <item>STIROPOL FASADE jednostavno društvo s ograničenom odgovornošću za građenje, trgovinu i usluge</item>
      <item>Damir Mladić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STIROPOL FASADE jednostavno društvo s ograničenom odgovornošću za građenje, trgovinu i usluge, OIB 24893625785, Podgora Krapinska 81,49000 Podgora Krapinska</item>
      <item>Damir Mladić, OIB 63078189245, Podgora Krapinska 81,49000 Podgora Krapinska</item>
    </izvorni_sadrzaj>
    <derivirana_varijabla naziv="DomainObject.Predmet.SudioniciListAdressOIB_1">
      <item>FINA Regionalni centar Zagreb, OIB 85821130368, Trg svibanjskih žrtava 1995. 1,10000 Zagreb</item>
      <item>STIROPOL FASADE jednostavno društvo s ograničenom odgovornošću za građenje, trgovinu i usluge, OIB 24893625785, Podgora Krapinska 81,49000 Podgora Krapinska</item>
      <item>Damir Mladić, OIB 63078189245, Podgora Krapinska 81,49000 Podgora Krapinska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24893625785</item>
      <item>, OIB 63078189245</item>
    </izvorni_sadrzaj>
    <derivirana_varijabla naziv="DomainObject.Predmet.SudioniciListNazivOIB_1">
      <item>, OIB 85821130368</item>
      <item>, OIB 24893625785</item>
      <item>, OIB 63078189245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2587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2018-10-22T10:02:00Z</dcterms:created>
  <dc:creator>Draženka Prpić</dc:creator>
  <cp:lastModifiedBy>Draženka Prpić</cp:lastModifiedBy>
  <cp:lastPrinted>2018-10-22T10:03:00Z</cp:lastPrinted>
  <dcterms:modified xmlns:xsi="http://www.w3.org/2001/XMLSchema-instance" xsi:type="dcterms:W3CDTF">2018-10-22T10:03:00Z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(St-2375-18.docx)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