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0387" w14:paraId="b2a0387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F843DF">
        <w:t>44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F843DF">
        <w:t>2</w:t>
      </w:r>
      <w:r w:rsidR="00814557" w:rsidRPr="006F1FF1">
        <w:t xml:space="preserve">. </w:t>
      </w:r>
      <w:r w:rsidR="00F843DF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F309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F843DF">
        <w:t xml:space="preserve"> 2/1000, etažno vlasništvo E-187</w:t>
      </w:r>
      <w:r w:rsidR="002C5E3E">
        <w:t xml:space="preserve">, </w:t>
      </w:r>
      <w:r w:rsidR="002F23FD">
        <w:t>PARKIRNO MJESTO - P 80</w:t>
      </w:r>
      <w:r w:rsidR="001F3096" w:rsidRPr="001F309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F843DF">
        <w:t>2</w:t>
      </w:r>
      <w:r w:rsidR="00814557" w:rsidRPr="006F1FF1">
        <w:t xml:space="preserve">. </w:t>
      </w:r>
      <w:r w:rsidR="00F843DF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7C2388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7C2388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7C2388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6D6651">
      <w:t>4</w:t>
    </w:r>
    <w:r w:rsidR="00F843DF">
      <w:t>4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23F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028B"/>
    <w:rsid w:val="00666D9F"/>
    <w:rsid w:val="006B63D6"/>
    <w:rsid w:val="006D6651"/>
    <w:rsid w:val="006F1FF1"/>
    <w:rsid w:val="00701301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C2388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C6ECE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D21233"/>
    <w:rsid w:val="00D21EC9"/>
    <w:rsid w:val="00D22521"/>
    <w:rsid w:val="00D23FAD"/>
    <w:rsid w:val="00D37DC6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843DF"/>
    <w:rsid w:val="00F927A1"/>
    <w:rsid w:val="00F92F36"/>
    <w:rsid w:val="00FA2B5D"/>
    <w:rsid w:val="00FA58DB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23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3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3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3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3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23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3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3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3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3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St-5/2018-43</izvorni_sadrzaj>
    <derivirana_varijabla naziv="DomainObject.PredzadnjaOdlukaIzPredmeta.Oznaka_1">St-5/2018-43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F3E840-8016-4B3F-8A16-254F2E2BA0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2018-10-23T12:42:00Z</dcterms:created>
  <dc:creator>Srđan Gavranić</dc:creator>
  <cp:lastModifiedBy>Ante Rubelj</cp:lastModifiedBy>
  <cp:lastPrinted>2018-11-05T10:34:00Z</cp:lastPrinted>
  <dcterms:modified xmlns:xsi="http://www.w3.org/2001/XMLSchema-instance" xsi:type="dcterms:W3CDTF">2018-11-05T10:34:00Z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E-187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