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0c80" w14:paraId="1ae0c80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275167">
        <w:t>356</w:t>
      </w:r>
      <w:r w:rsidR="002E5684">
        <w:t>/18-</w:t>
      </w:r>
      <w:r w:rsidR="00275167">
        <w:t>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275167">
        <w:t xml:space="preserve">LOTUS, </w:t>
      </w:r>
      <w:r w:rsidR="00275167" w:rsidRPr="00A56DCC">
        <w:t xml:space="preserve">d.o.o., </w:t>
      </w:r>
      <w:r w:rsidR="00275167">
        <w:t>Knin</w:t>
      </w:r>
      <w:r w:rsidR="00275167" w:rsidRPr="00A56DCC">
        <w:t xml:space="preserve">, </w:t>
      </w:r>
      <w:r w:rsidR="00275167">
        <w:t>Getaldićeva 6</w:t>
      </w:r>
      <w:r w:rsidR="00275167" w:rsidRPr="00A56DCC">
        <w:t xml:space="preserve">, OIB: </w:t>
      </w:r>
      <w:r w:rsidR="00275167">
        <w:t>17571780002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1D005F">
        <w:t>10</w:t>
      </w:r>
      <w:r w:rsidR="000A7DAE">
        <w:t>.</w:t>
      </w:r>
      <w:r w:rsidR="00626DBD">
        <w:t xml:space="preserve"> </w:t>
      </w:r>
      <w:r w:rsidR="00275167">
        <w:t>prosinca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275167">
        <w:t xml:space="preserve">LOTUS, </w:t>
      </w:r>
      <w:r w:rsidR="00275167" w:rsidRPr="00A56DCC">
        <w:t xml:space="preserve">d.o.o., </w:t>
      </w:r>
      <w:r w:rsidR="00275167">
        <w:t>Knin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75167" w:rsidP="003D5A65" w:rsidR="003D5A65" w:rsidRPr="003D5A65">
      <w:pPr>
        <w:jc w:val="center"/>
      </w:pPr>
      <w:r>
        <w:t>14</w:t>
      </w:r>
      <w:r w:rsidR="003D5A65" w:rsidRPr="003D5A65">
        <w:t xml:space="preserve">. </w:t>
      </w:r>
      <w:r>
        <w:t>siječnja</w:t>
      </w:r>
      <w:r w:rsidR="00195532">
        <w:t xml:space="preserve"> 201</w:t>
      </w:r>
      <w:r w:rsidR="00CD3478">
        <w:t>9</w:t>
      </w:r>
      <w:r w:rsidR="00E52157">
        <w:t xml:space="preserve">. u </w:t>
      </w:r>
      <w:r>
        <w:t>9</w:t>
      </w:r>
      <w:r w:rsidR="009C2B72">
        <w:t>,</w:t>
      </w:r>
      <w:r>
        <w:t>25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Pr="001D1BBA">
        <w:t>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275167">
        <w:t>Marinka Čavke</w:t>
      </w:r>
      <w:r w:rsidR="00275167" w:rsidRPr="00A56DCC">
        <w:t xml:space="preserve"> iz </w:t>
      </w:r>
      <w:r w:rsidR="00275167">
        <w:t>Knina</w:t>
      </w:r>
      <w:r w:rsidR="00275167" w:rsidRPr="00355932">
        <w:t xml:space="preserve">, </w:t>
      </w:r>
      <w:r w:rsidR="00275167">
        <w:rPr>
          <w:rFonts w:eastAsiaTheme="minorHAnsi"/>
          <w:lang w:eastAsia="en-US"/>
        </w:rPr>
        <w:t>Imotska 1</w:t>
      </w:r>
      <w:r w:rsidR="00275167" w:rsidRPr="00355932">
        <w:t xml:space="preserve">, OIB: </w:t>
      </w:r>
      <w:r w:rsidR="00275167">
        <w:rPr>
          <w:bCs/>
        </w:rPr>
        <w:t>15503752591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75167">
        <w:t>1</w:t>
      </w:r>
      <w:r w:rsidR="00865121">
        <w:t>4</w:t>
      </w:r>
      <w:r w:rsidR="00626DBD">
        <w:t xml:space="preserve">. </w:t>
      </w:r>
      <w:r w:rsidR="00275167">
        <w:t>siječnja</w:t>
      </w:r>
      <w:r w:rsidR="0037579F">
        <w:t xml:space="preserve"> </w:t>
      </w:r>
      <w:r w:rsidR="00A12269">
        <w:t>201</w:t>
      </w:r>
      <w:r w:rsidR="00CD3478">
        <w:t>9</w:t>
      </w:r>
      <w:r w:rsidR="007F4AAC" w:rsidRPr="003D5A65">
        <w:t xml:space="preserve">. </w:t>
      </w:r>
      <w:r w:rsidR="0037579F" w:rsidRPr="003D5A65">
        <w:t xml:space="preserve">u </w:t>
      </w:r>
      <w:r w:rsidR="00275167">
        <w:t>9</w:t>
      </w:r>
      <w:r w:rsidR="008C0176">
        <w:t>,</w:t>
      </w:r>
      <w:r w:rsidR="00275167">
        <w:t>2</w:t>
      </w:r>
      <w:r w:rsidR="00D72DC9">
        <w:t>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</w:t>
      </w:r>
      <w:r w:rsidR="00275167">
        <w:t>Stalna služba u Šibeniku,</w:t>
      </w:r>
      <w:r w:rsidR="00275167" w:rsidRPr="00071F11">
        <w:t xml:space="preserve"> </w:t>
      </w:r>
      <w:r w:rsidR="00275167">
        <w:t>Stjepana Radića 81/II</w:t>
      </w:r>
      <w:r w:rsidR="00275167" w:rsidRPr="00071F11">
        <w:t xml:space="preserve">, sudnica </w:t>
      </w:r>
      <w:r w:rsidR="00275167">
        <w:t>212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275167">
        <w:t>Šibensko-kninskoj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275167">
        <w:t xml:space="preserve">LOTUS, </w:t>
      </w:r>
      <w:r w:rsidR="00275167" w:rsidRPr="00A56DCC">
        <w:t xml:space="preserve">d.o.o., </w:t>
      </w:r>
      <w:r w:rsidR="00275167">
        <w:t>Knin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275167">
        <w:t>Marinko Čavka</w:t>
      </w:r>
      <w:r w:rsidR="00275167" w:rsidRPr="00A56DCC">
        <w:t xml:space="preserve"> iz </w:t>
      </w:r>
      <w:r w:rsidR="00275167">
        <w:t>Knina</w:t>
      </w:r>
      <w:r w:rsidR="00275167" w:rsidRPr="00355932">
        <w:t xml:space="preserve">, </w:t>
      </w:r>
      <w:r w:rsidR="00275167">
        <w:rPr>
          <w:rFonts w:eastAsiaTheme="minorHAnsi"/>
          <w:lang w:eastAsia="en-US"/>
        </w:rPr>
        <w:t>Imotska 1</w:t>
      </w:r>
      <w:r w:rsidR="00275167" w:rsidRPr="00355932">
        <w:t xml:space="preserve">, OIB: </w:t>
      </w:r>
      <w:r w:rsidR="00275167">
        <w:rPr>
          <w:bCs/>
        </w:rPr>
        <w:t>15503752591</w:t>
      </w:r>
      <w:r>
        <w:t xml:space="preserve">. </w:t>
      </w:r>
      <w:r w:rsidRPr="00071F11">
        <w:t xml:space="preserve">Na ročište za utvrđivanje uvjeta za pokretanje postupka određeno za dan </w:t>
      </w:r>
      <w:r w:rsidR="00275167">
        <w:t>26</w:t>
      </w:r>
      <w:r>
        <w:t xml:space="preserve">. </w:t>
      </w:r>
      <w:r w:rsidR="00275167">
        <w:t>studenog</w:t>
      </w:r>
      <w:r w:rsidRPr="00071F11">
        <w:t xml:space="preserve"> 201</w:t>
      </w:r>
      <w:r>
        <w:t>8</w:t>
      </w:r>
      <w:r w:rsidRPr="00071F11">
        <w:t xml:space="preserve">., </w:t>
      </w:r>
      <w:r w:rsidR="00275167">
        <w:t>Marinko Čavka</w:t>
      </w:r>
      <w:r w:rsidR="008F2C48">
        <w:t>,</w:t>
      </w:r>
      <w:r w:rsidRPr="00E52157">
        <w:t xml:space="preserve"> </w:t>
      </w:r>
      <w:r w:rsidRPr="00071F11">
        <w:t>premda uredno pozvan</w:t>
      </w:r>
      <w:r w:rsidR="00275167">
        <w:t>a,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275167">
        <w:t>Marinka Čavke</w:t>
      </w:r>
      <w:r w:rsidR="008F2C4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275167">
        <w:t>i</w:t>
      </w:r>
      <w:r w:rsidRPr="00653A23">
        <w:t xml:space="preserve"> već prethodno rješenjem ovog suda broj </w:t>
      </w:r>
      <w:r>
        <w:t>St-</w:t>
      </w:r>
      <w:r w:rsidR="00275167">
        <w:t>356</w:t>
      </w:r>
      <w:r w:rsidR="006927F0">
        <w:t>/2018</w:t>
      </w:r>
      <w:r w:rsidR="00D72DC9">
        <w:t>-</w:t>
      </w:r>
      <w:r w:rsidR="00275167">
        <w:t>5</w:t>
      </w:r>
      <w:r w:rsidRPr="00653A23">
        <w:t xml:space="preserve"> od </w:t>
      </w:r>
      <w:r w:rsidR="00275167">
        <w:t>6</w:t>
      </w:r>
      <w:r w:rsidRPr="00653A23">
        <w:t xml:space="preserve">. </w:t>
      </w:r>
      <w:r w:rsidR="00275167">
        <w:t>studenog</w:t>
      </w:r>
      <w:r>
        <w:t xml:space="preserve"> 2018</w:t>
      </w:r>
      <w:r w:rsidRPr="00653A23">
        <w:t xml:space="preserve">. upozoren da će se u slučaju neodazivanja odrediti </w:t>
      </w:r>
      <w:r w:rsidR="00275167"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275167">
        <w:t>Marinko Čavka</w:t>
      </w:r>
      <w:r w:rsidR="008F2C48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275167">
        <w:t>Šibensko-kninskoj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1D005F">
        <w:t>10</w:t>
      </w:r>
      <w:r w:rsidR="000A7DAE">
        <w:t>.</w:t>
      </w:r>
      <w:r w:rsidR="00626DBD">
        <w:t xml:space="preserve"> </w:t>
      </w:r>
      <w:r w:rsidR="00275167">
        <w:t>prosinca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CD3478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CD3478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275167">
        <w:t>Šibensko-kninskoj</w:t>
      </w:r>
    </w:p>
    <w:p w:rsidRDefault="00275167" w:rsidP="00C969E8" w:rsidR="00837FD1">
      <w:pPr>
        <w:numPr>
          <w:ilvl w:val="0"/>
          <w:numId w:val="2"/>
        </w:numPr>
      </w:pPr>
      <w:r>
        <w:t>Marinku Čavki</w:t>
      </w:r>
      <w:r w:rsidRPr="00A56DCC">
        <w:t xml:space="preserve"> iz </w:t>
      </w:r>
      <w:r>
        <w:t>Knina</w:t>
      </w:r>
      <w:r w:rsidRPr="00355932">
        <w:t xml:space="preserve">, </w:t>
      </w:r>
      <w:r>
        <w:rPr>
          <w:rFonts w:eastAsiaTheme="minorHAnsi"/>
          <w:lang w:eastAsia="en-US"/>
        </w:rPr>
        <w:t>Imotska 1</w:t>
      </w:r>
      <w:r w:rsidR="00837FD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1D3C"/>
    <w:rsid w:val="00195532"/>
    <w:rsid w:val="001D005F"/>
    <w:rsid w:val="001E2EAF"/>
    <w:rsid w:val="00206CAD"/>
    <w:rsid w:val="002112DA"/>
    <w:rsid w:val="00224565"/>
    <w:rsid w:val="00245EAA"/>
    <w:rsid w:val="0025407A"/>
    <w:rsid w:val="00262757"/>
    <w:rsid w:val="002737AA"/>
    <w:rsid w:val="00275167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506E7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37FD1"/>
    <w:rsid w:val="00865121"/>
    <w:rsid w:val="008873AD"/>
    <w:rsid w:val="008C0176"/>
    <w:rsid w:val="008D350E"/>
    <w:rsid w:val="008F2C48"/>
    <w:rsid w:val="0091472F"/>
    <w:rsid w:val="00974B89"/>
    <w:rsid w:val="00987847"/>
    <w:rsid w:val="009A4A23"/>
    <w:rsid w:val="009C2B72"/>
    <w:rsid w:val="009C5540"/>
    <w:rsid w:val="00A12269"/>
    <w:rsid w:val="00A23B33"/>
    <w:rsid w:val="00A241EB"/>
    <w:rsid w:val="00A754BE"/>
    <w:rsid w:val="00B057DD"/>
    <w:rsid w:val="00B32693"/>
    <w:rsid w:val="00B3319A"/>
    <w:rsid w:val="00B63387"/>
    <w:rsid w:val="00B751CB"/>
    <w:rsid w:val="00B93614"/>
    <w:rsid w:val="00B939BC"/>
    <w:rsid w:val="00BC263E"/>
    <w:rsid w:val="00BE6429"/>
    <w:rsid w:val="00C10CA9"/>
    <w:rsid w:val="00C41E6F"/>
    <w:rsid w:val="00C969E8"/>
    <w:rsid w:val="00C97E45"/>
    <w:rsid w:val="00CA1393"/>
    <w:rsid w:val="00CD3478"/>
    <w:rsid w:val="00D25050"/>
    <w:rsid w:val="00D34CF7"/>
    <w:rsid w:val="00D41A49"/>
    <w:rsid w:val="00D52641"/>
    <w:rsid w:val="00D638E4"/>
    <w:rsid w:val="00D67ADE"/>
    <w:rsid w:val="00D716EE"/>
    <w:rsid w:val="00D72DC9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St-356/2018-2</izvorni_sadrzaj>
    <derivirana_varijabla naziv="DomainObject.PredzadnjaOdlukaIzPredmeta.Oznaka_1">St-356/2018-2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2072</properties:Characters>
  <properties:Lines>79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2018-12-10T08:44:00Z</dcterms:created>
  <dc:creator>Administrator</dc:creator>
  <cp:lastModifiedBy>Ante Rubelj</cp:lastModifiedBy>
  <cp:lastPrinted>2018-12-17T10:03:00Z</cp:lastPrinted>
  <dcterms:modified xmlns:xsi="http://www.w3.org/2001/XMLSchema-instance" xsi:type="dcterms:W3CDTF">2018-12-17T10:03:00Z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POLICIJA- 356-18- Marinko Čavka-.docx)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