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2485" w14:paraId="c332485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EF795D">
        <w:t>1232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EF795D">
        <w:rPr>
          <w:lang w:val="hr-HR"/>
        </w:rPr>
        <w:t>A.G. NISKO</w:t>
      </w:r>
      <w:r w:rsidR="00E24F4E">
        <w:rPr>
          <w:lang w:val="hr-HR"/>
        </w:rPr>
        <w:t xml:space="preserve"> </w:t>
      </w:r>
      <w:r w:rsidR="002E2082">
        <w:rPr>
          <w:lang w:val="hr-HR"/>
        </w:rPr>
        <w:t>d</w:t>
      </w:r>
      <w:r w:rsidR="0096732B">
        <w:rPr>
          <w:lang w:val="hr-HR"/>
        </w:rPr>
        <w:t>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006012">
        <w:rPr>
          <w:lang w:val="hr-HR"/>
        </w:rPr>
        <w:t xml:space="preserve"> </w:t>
      </w:r>
      <w:r w:rsidR="00EF795D">
        <w:rPr>
          <w:lang w:val="hr-HR"/>
        </w:rPr>
        <w:t>Nisko (Općina Klis), Nisko bb</w:t>
      </w:r>
      <w:r w:rsidR="00827855">
        <w:rPr>
          <w:lang w:val="hr-HR"/>
        </w:rPr>
        <w:t>,</w:t>
      </w:r>
      <w:r w:rsidR="0074193D">
        <w:rPr>
          <w:lang w:val="hr-HR"/>
        </w:rPr>
        <w:t xml:space="preserve"> O</w:t>
      </w:r>
      <w:r w:rsidR="004D4A9F">
        <w:rPr>
          <w:lang w:val="hr-HR"/>
        </w:rPr>
        <w:t>IB:</w:t>
      </w:r>
      <w:r w:rsidR="00F46D88">
        <w:rPr>
          <w:lang w:val="hr-HR"/>
        </w:rPr>
        <w:t xml:space="preserve"> </w:t>
      </w:r>
      <w:r w:rsidR="00EF795D">
        <w:rPr>
          <w:lang w:val="hr-HR"/>
        </w:rPr>
        <w:t>45132085071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985E6E">
        <w:rPr>
          <w:lang w:val="hr-HR"/>
        </w:rPr>
        <w:t xml:space="preserve"> 0</w:t>
      </w:r>
      <w:r w:rsidR="00EF795D">
        <w:rPr>
          <w:lang w:val="hr-HR"/>
        </w:rPr>
        <w:t>60220504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7855">
        <w:rPr>
          <w:lang w:val="hr-HR"/>
        </w:rPr>
        <w:t xml:space="preserve"> 4. svibnja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EF795D" w:rsidRPr="00EF795D">
        <w:rPr>
          <w:lang w:val="hr-HR"/>
        </w:rPr>
        <w:t>A.G. NISKO d.o.o., Nisko (Općina Klis), Nisko bb, OIB: 45132085071, MBS: 060220504</w:t>
      </w:r>
      <w:r w:rsidR="00EF795D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</w:t>
      </w:r>
      <w:r w:rsidR="00827855">
        <w:rPr>
          <w:lang w:val="hr-HR"/>
        </w:rPr>
        <w:t>pak otvoren je dana 4. svibnja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FD3165">
        <w:rPr>
          <w:lang w:val="hr-HR"/>
        </w:rPr>
        <w:t xml:space="preserve"> </w:t>
      </w:r>
      <w:r w:rsidR="00744C18">
        <w:rPr>
          <w:lang w:val="hr-HR"/>
        </w:rPr>
        <w:t>9</w:t>
      </w:r>
      <w:r w:rsidR="00822B62">
        <w:rPr>
          <w:lang w:val="hr-HR"/>
        </w:rPr>
        <w:t xml:space="preserve"> sati i </w:t>
      </w:r>
      <w:r w:rsidR="00744C18">
        <w:rPr>
          <w:lang w:val="hr-HR"/>
        </w:rPr>
        <w:t>05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744C18">
        <w:t>Renato Sabljić, dipl. ing. elektrotehnike iz Zagreba, Zdenački zavoj 14, OIB: 74644810692.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EF795D" w:rsidRPr="00EF795D">
        <w:rPr>
          <w:lang w:val="hr-HR"/>
        </w:rPr>
        <w:t xml:space="preserve">A.G. NISKO d.o.o., Nisko (Općina Klis), Nisko bb, OIB: 45132085071, MBS: 060220504.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EF795D">
        <w:rPr>
          <w:lang w:val="hr-HR"/>
        </w:rPr>
        <w:t>29</w:t>
      </w:r>
      <w:r w:rsidR="00827855">
        <w:rPr>
          <w:lang w:val="hr-HR"/>
        </w:rPr>
        <w:t>. listopada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7855">
        <w:rPr>
          <w:lang w:val="hr-HR"/>
        </w:rPr>
        <w:t>ko</w:t>
      </w:r>
      <w:r w:rsidR="00EF795D">
        <w:rPr>
          <w:lang w:val="hr-HR"/>
        </w:rPr>
        <w:t>m registru, dana 24</w:t>
      </w:r>
      <w:r w:rsidR="00827855">
        <w:rPr>
          <w:lang w:val="hr-HR"/>
        </w:rPr>
        <w:t>. studenoga</w:t>
      </w:r>
      <w:r w:rsidR="00286EC2">
        <w:rPr>
          <w:lang w:val="hr-HR"/>
        </w:rPr>
        <w:t xml:space="preserve"> 2015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7855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4. svibnja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30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EF795D">
      <w:t>1232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012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86EC2"/>
    <w:rsid w:val="0029302C"/>
    <w:rsid w:val="002A39AF"/>
    <w:rsid w:val="002A4B4D"/>
    <w:rsid w:val="002B1247"/>
    <w:rsid w:val="002C5D44"/>
    <w:rsid w:val="002E2082"/>
    <w:rsid w:val="00331D0C"/>
    <w:rsid w:val="00354500"/>
    <w:rsid w:val="00370787"/>
    <w:rsid w:val="00374C98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4C18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27855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85E6E"/>
    <w:rsid w:val="009C1153"/>
    <w:rsid w:val="009C2F6D"/>
    <w:rsid w:val="00A20061"/>
    <w:rsid w:val="00A2161D"/>
    <w:rsid w:val="00A3265C"/>
    <w:rsid w:val="00A533E2"/>
    <w:rsid w:val="00AA53C2"/>
    <w:rsid w:val="00AC259A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205CD"/>
    <w:rsid w:val="00D44C87"/>
    <w:rsid w:val="00DE0A3E"/>
    <w:rsid w:val="00DE18E5"/>
    <w:rsid w:val="00E115AE"/>
    <w:rsid w:val="00E13524"/>
    <w:rsid w:val="00E223FA"/>
    <w:rsid w:val="00E24F4E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EF795D"/>
    <w:rsid w:val="00F442A0"/>
    <w:rsid w:val="00F46D88"/>
    <w:rsid w:val="00F635C0"/>
    <w:rsid w:val="00F63B57"/>
    <w:rsid w:val="00F6467F"/>
    <w:rsid w:val="00F862B2"/>
    <w:rsid w:val="00FA2CB5"/>
    <w:rsid w:val="00FD316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3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0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0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0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0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3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0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0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0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0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St-1232/2015</izvorni_sadrzaj>
    <derivirana_varijabla naziv="DomainObject.Predmet.OznakaBroj_1">St-1232/2015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A.G. NISKO trgovina, turizam, ugostiteljstvo, proizvodnja i usluge, d.o.o.</izvorni_sadrzaj>
    <derivirana_varijabla naziv="DomainObject.Predmet.ProtustrankaFormated_1">  A.G. NISKO trgovina, turizam, ugostiteljstvo, proizvodnja i usluge, d.o.o.</derivirana_varijabla>
  </DomainObject.Predmet.ProtustrankaFormated>
  <DomainObject.Predmet.ProtustrankaFormatedOIB>
    <izvorni_sadrzaj>  A.G. NISKO trgovina, turizam, ugostiteljstvo, proizvodnja i usluge, d.o.o., OIB 45132085071</izvorni_sadrzaj>
    <derivirana_varijabla naziv="DomainObject.Predmet.ProtustrankaFormatedOIB_1">  A.G. NISKO trgovina, turizam, ugostiteljstvo, proizvodnja i usluge, d.o.o., OIB 45132085071</derivirana_varijabla>
  </DomainObject.Predmet.ProtustrankaFormatedOIB>
  <DomainObject.Predmet.ProtustrankaFormatedWithAdress>
    <izvorni_sadrzaj> A.G. NISKO trgovina, turizam, ugostiteljstvo, proizvodnja i usluge, d.o.o., Nisko/bb, 21202 Nisko</izvorni_sadrzaj>
    <derivirana_varijabla naziv="DomainObject.Predmet.ProtustrankaFormatedWithAdress_1"> A.G. NISKO trgovina, turizam, ugostiteljstvo, proizvodnja i usluge, d.o.o., Nisko/bb, 21202 Nisko</derivirana_varijabla>
  </DomainObject.Predmet.ProtustrankaFormatedWithAdress>
  <DomainObject.Predmet.ProtustrankaFormatedWithAdressOIB>
    <izvorni_sadrzaj> A.G. NISKO trgovina, turizam, ugostiteljstvo, proizvodnja i usluge, d.o.o., OIB 45132085071, Nisko/bb, 21202 Nisko</izvorni_sadrzaj>
    <derivirana_varijabla naziv="DomainObject.Predmet.ProtustrankaFormatedWithAdressOIB_1"> A.G. NISKO trgovina, turizam, ugostiteljstvo, proizvodnja i usluge, d.o.o., OIB 45132085071, Nisko/bb, 21202 Nisko</derivirana_varijabla>
  </DomainObject.Predmet.ProtustrankaFormatedWithAdressOIB>
  <DomainObject.Predmet.ProtustrankaWithAdress>
    <izvorni_sadrzaj>A.G. NISKO trgovina, turizam, ugostiteljstvo, proizvodnja i usluge, d.o.o. Nisko/bb, 21202 Nisko</izvorni_sadrzaj>
    <derivirana_varijabla naziv="DomainObject.Predmet.ProtustrankaWithAdress_1">A.G. NISKO trgovina, turizam, ugostiteljstvo, proizvodnja i usluge, d.o.o. Nisko/bb, 21202 Nisko</derivirana_varijabla>
  </DomainObject.Predmet.ProtustrankaWithAdress>
  <DomainObject.Predmet.ProtustrankaWithAdressOIB>
    <izvorni_sadrzaj>A.G. NISKO trgovina, turizam, ugostiteljstvo, proizvodnja i usluge, d.o.o., OIB 45132085071, Nisko/bb, 21202 Nisko</izvorni_sadrzaj>
    <derivirana_varijabla naziv="DomainObject.Predmet.ProtustrankaWithAdressOIB_1">A.G. NISKO trgovina, turizam, ugostiteljstvo, proizvodnja i usluge, d.o.o., OIB 45132085071, Nisko/bb, 21202 Nisko</derivirana_varijabla>
  </DomainObject.Predmet.ProtustrankaWithAdressOIB>
  <DomainObject.Predmet.ProtustrankaNazivFormated>
    <izvorni_sadrzaj>A.G. NISKO trgovina, turizam, ugostiteljstvo, proizvodnja i usluge, d.o.o.</izvorni_sadrzaj>
    <derivirana_varijabla naziv="DomainObject.Predmet.ProtustrankaNazivFormated_1">A.G. NISKO trgovina, turizam, ugostiteljstvo, proizvodnja i usluge, d.o.o.</derivirana_varijabla>
  </DomainObject.Predmet.ProtustrankaNazivFormated>
  <DomainObject.Predmet.ProtustrankaNazivFormatedOIB>
    <izvorni_sadrzaj>A.G. NISKO trgovina, turizam, ugostiteljstvo, proizvodnja i usluge, d.o.o., OIB 45132085071</izvorni_sadrzaj>
    <derivirana_varijabla naziv="DomainObject.Predmet.ProtustrankaNazivFormatedOIB_1">A.G. NISKO trgovina, turizam, ugostiteljstvo, proizvodnja i usluge, d.o.o., OIB 45132085071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16286.91</izvorni_sadrzaj>
    <derivirana_varijabla naziv="DomainObject.Predmet.TrenutnaVrijednost_1">16286.91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A.G. NISKO trgovina, turizam, ugostiteljstvo, proizvodnja i usluge, d.o.o.</item>
    </izvorni_sadrzaj>
    <derivirana_varijabla naziv="DomainObject.Predmet.ProtuStrankaListFormated_1">
      <item>A.G. NISKO trgovina, turizam, ugostiteljstvo, proizvodnja i usluge, d.o.o.</item>
    </derivirana_varijabla>
  </DomainObject.Predmet.ProtuStrankaListFormated>
  <DomainObject.Predmet.ProtuStrankaListFormatedOIB>
    <izvorni_sadrzaj>
      <item>A.G. NISKO trgovina, turizam, ugostiteljstvo, proizvodnja i usluge, d.o.o., OIB 45132085071</item>
    </izvorni_sadrzaj>
    <derivirana_varijabla naziv="DomainObject.Predmet.ProtuStrankaListFormatedOIB_1">
      <item>A.G. NISKO trgovina, turizam, ugostiteljstvo, proizvodnja i usluge, d.o.o., OIB 45132085071</item>
    </derivirana_varijabla>
  </DomainObject.Predmet.ProtuStrankaListFormatedOIB>
  <DomainObject.Predmet.ProtuStrankaListFormatedWithAdress>
    <izvorni_sadrzaj>
      <item>A.G. NISKO trgovina, turizam, ugostiteljstvo, proizvodnja i usluge, d.o.o., Nisko/bb, 21202 Nisko</item>
    </izvorni_sadrzaj>
    <derivirana_varijabla naziv="DomainObject.Predmet.ProtuStrankaListFormatedWithAdress_1">
      <item>A.G. NISKO trgovina, turizam, ugostiteljstvo, proizvodnja i usluge, d.o.o., Nisko/bb, 21202 Nisko</item>
    </derivirana_varijabla>
  </DomainObject.Predmet.ProtuStrankaListFormatedWithAdress>
  <DomainObject.Predmet.ProtuStrankaListFormatedWithAdressOIB>
    <izvorni_sadrzaj>
      <item>A.G. NISKO trgovina, turizam, ugostiteljstvo, proizvodnja i usluge, d.o.o., OIB 45132085071, Nisko/bb, 21202 Nisko</item>
    </izvorni_sadrzaj>
    <derivirana_varijabla naziv="DomainObject.Predmet.ProtuStrankaListFormatedWithAdressOIB_1">
      <item>A.G. NISKO trgovina, turizam, ugostiteljstvo, proizvodnja i usluge, d.o.o., OIB 45132085071, Nisko/bb, 21202 Nisko</item>
    </derivirana_varijabla>
  </DomainObject.Predmet.ProtuStrankaListFormatedWithAdressOIB>
  <DomainObject.Predmet.ProtuStrankaListNazivFormated>
    <izvorni_sadrzaj>
      <item>A.G. NISKO trgovina, turizam, ugostiteljstvo, proizvodnja i usluge, d.o.o.</item>
    </izvorni_sadrzaj>
    <derivirana_varijabla naziv="DomainObject.Predmet.ProtuStrankaListNazivFormated_1">
      <item>A.G. NISKO trgovina, turizam, ugostiteljstvo, proizvodnja i usluge, d.o.o.</item>
    </derivirana_varijabla>
  </DomainObject.Predmet.ProtuStrankaListNazivFormated>
  <DomainObject.Predmet.ProtuStrankaListNazivFormatedOIB>
    <izvorni_sadrzaj>
      <item>A.G. NISKO trgovina, turizam, ugostiteljstvo, proizvodnja i usluge, d.o.o., OIB 45132085071</item>
    </izvorni_sadrzaj>
    <derivirana_varijabla naziv="DomainObject.Predmet.ProtuStrankaListNazivFormatedOIB_1">
      <item>A.G. NISKO trgovina, turizam, ugostiteljstvo, proizvodnja i usluge, d.o.o., OIB 45132085071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A.G. NISKO trgovina, turizam, ugostiteljstvo, proizvodnja i usluge, d.o.o.</izvorni_sadrzaj>
    <derivirana_varijabla naziv="DomainObject.Predmet.ProtustrankaIDrugi_1">A.G. NISKO trgovina, turizam, ugostiteljstvo, proizvodnja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A.G. NISKO trgovina, turizam, ugostiteljstvo, proizvodnja i usluge, d.o.o., OIB 45132085071, Nisko/bb, 21202 Nisko</izvorni_sadrzaj>
    <derivirana_varijabla naziv="DomainObject.Predmet.ProtustrankaIDrugiAdressOIB_1">A.G. NISKO trgovina, turizam, ugostiteljstvo, proizvodnja i usluge, d.o.o., OIB 45132085071, Nisko/bb, 21202 Nisko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A.G. NISKO trgovina, turizam, ugostiteljstvo, proizvodnja i usluge, d.o.o.</item>
      <item>FINANCIJSKA AGENCIJA, RC SPLIT</item>
    </izvorni_sadrzaj>
    <derivirana_varijabla naziv="DomainObject.Predmet.SudioniciListNaziv_1">
      <item>A.G. NISKO trgovina, turizam, ugostiteljstvo, proizvodnja i usluge, d.o.o.</item>
      <item>FINANCIJSKA AGENCIJA, RC SPLIT</item>
    </derivirana_varijabla>
  </DomainObject.Predmet.SudioniciListNaziv>
  <DomainObject.Predmet.SudioniciListAdressOIB>
    <izvorni_sadrzaj>
      <item>A.G. NISKO trgovina, turizam, ugostiteljstvo, proizvodnja i usluge, d.o.o., OIB 45132085071, Nisko/bb,21202 Nisko</item>
      <item>FINANCIJSKA AGENCIJA, RC SPLIT, OIB 85821130368, Mažuranićevo šetalište 24 b,21000 Split</item>
    </izvorni_sadrzaj>
    <derivirana_varijabla naziv="DomainObject.Predmet.SudioniciListAdressOIB_1">
      <item>A.G. NISKO trgovina, turizam, ugostiteljstvo, proizvodnja i usluge, d.o.o., OIB 45132085071, Nisko/bb,21202 Nisko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45132085071</item>
      <item>, OIB 85821130368</item>
    </izvorni_sadrzaj>
    <derivirana_varijabla naziv="DomainObject.Predmet.SudioniciListNazivOIB_1">
      <item>, OIB 45132085071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611</properties:Words>
  <properties:Characters>3326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2016-05-04T06:58:00Z</dcterms:created>
  <dc:creator>Lari Glavaš</dc:creator>
  <cp:lastModifiedBy>Lari Glavaš</cp:lastModifiedBy>
  <cp:lastPrinted>2016-05-04T06:58:00Z</cp:lastPrinted>
  <dcterms:modified xmlns:xsi="http://www.w3.org/2001/XMLSchema-instance" xsi:type="dcterms:W3CDTF">2016-05-04T06:59:00Z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