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27d3" w14:paraId="73427d3" w:rsidRDefault="00892BEF" w:rsidP="00897678" w:rsidR="00A81B91" w:rsidRPr="00323158">
      <w:pPr>
        <w:ind w:firstLine="72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DF36A8">
        <w:rPr>
          <w:sz w:val="24"/>
        </w:rPr>
        <w:t xml:space="preserve">      </w:t>
      </w:r>
      <w:r w:rsidR="00B75C21">
        <w:rPr>
          <w:sz w:val="24"/>
        </w:rPr>
        <w:t xml:space="preserve">       </w:t>
      </w:r>
      <w:r w:rsidR="00F60FC0" w:rsidRPr="00F20240">
        <w:rPr>
          <w:b/>
          <w:sz w:val="24"/>
        </w:rPr>
        <w:t>Broj: 1/St-</w:t>
      </w:r>
      <w:r w:rsidR="007C1247">
        <w:rPr>
          <w:b/>
          <w:sz w:val="24"/>
        </w:rPr>
        <w:t>797</w:t>
      </w:r>
      <w:r w:rsidR="00E256DD">
        <w:rPr>
          <w:b/>
          <w:sz w:val="24"/>
        </w:rPr>
        <w:t>/2018-</w:t>
      </w:r>
      <w:r w:rsidR="006C0FCB">
        <w:rPr>
          <w:b/>
          <w:sz w:val="24"/>
        </w:rPr>
        <w:t>19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>TRGOVAČKI SUD U OSIJEKU</w:t>
      </w:r>
      <w:r w:rsidR="001B57E4">
        <w:rPr>
          <w:sz w:val="24"/>
        </w:rPr>
        <w:t>,</w:t>
      </w:r>
      <w:r>
        <w:rPr>
          <w:sz w:val="24"/>
        </w:rPr>
        <w:t xml:space="preserve"> STALNA SLUŽBA U SLAVONSKOM BRODU, po stečajnoj sutkinji Vesni Vukelić, u </w:t>
      </w:r>
      <w:r w:rsidR="007C1247">
        <w:rPr>
          <w:sz w:val="24"/>
        </w:rPr>
        <w:t>stečajnom postupku koji se vodi</w:t>
      </w:r>
      <w:r w:rsidR="006C3633">
        <w:rPr>
          <w:sz w:val="24"/>
        </w:rPr>
        <w:t xml:space="preserve"> nad dužnikom </w:t>
      </w:r>
      <w:r w:rsidR="007C1247">
        <w:rPr>
          <w:sz w:val="24"/>
          <w:szCs w:val="24"/>
        </w:rPr>
        <w:t xml:space="preserve">KUČINIĆ j.d.o.o. za proizvodnju i usluge u stečaju Ogulin, </w:t>
      </w:r>
      <w:proofErr w:type="spellStart"/>
      <w:r w:rsidR="007C1247">
        <w:rPr>
          <w:sz w:val="24"/>
          <w:szCs w:val="24"/>
        </w:rPr>
        <w:t>Bošt</w:t>
      </w:r>
      <w:proofErr w:type="spellEnd"/>
      <w:r w:rsidR="007C1247">
        <w:rPr>
          <w:sz w:val="24"/>
          <w:szCs w:val="24"/>
        </w:rPr>
        <w:t xml:space="preserve"> 46, OIB 88449891683</w:t>
      </w:r>
      <w:r w:rsidR="00324DD4">
        <w:rPr>
          <w:sz w:val="24"/>
          <w:szCs w:val="24"/>
        </w:rPr>
        <w:t>,</w:t>
      </w:r>
      <w:r>
        <w:rPr>
          <w:sz w:val="24"/>
        </w:rPr>
        <w:t xml:space="preserve"> </w:t>
      </w:r>
      <w:r w:rsidR="006C0FCB">
        <w:rPr>
          <w:sz w:val="24"/>
        </w:rPr>
        <w:t>12</w:t>
      </w:r>
      <w:r w:rsidR="00E256DD">
        <w:rPr>
          <w:sz w:val="24"/>
        </w:rPr>
        <w:t>. studenog</w:t>
      </w:r>
      <w:r w:rsidR="00DF36A8">
        <w:rPr>
          <w:sz w:val="24"/>
        </w:rPr>
        <w:t xml:space="preserve"> 2018</w:t>
      </w:r>
      <w:r>
        <w:rPr>
          <w:sz w:val="24"/>
        </w:rPr>
        <w:t>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DF36A8" w:rsidP="003D475B" w:rsidR="00DF36A8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8A0A00">
        <w:rPr>
          <w:sz w:val="24"/>
        </w:rPr>
        <w:t>Zagreb</w:t>
      </w:r>
      <w:r w:rsidR="000430C9">
        <w:rPr>
          <w:sz w:val="24"/>
        </w:rPr>
        <w:t>,</w:t>
      </w:r>
      <w:r>
        <w:rPr>
          <w:sz w:val="24"/>
        </w:rPr>
        <w:t xml:space="preserve"> </w:t>
      </w:r>
      <w:r w:rsidR="007C1247">
        <w:rPr>
          <w:sz w:val="24"/>
        </w:rPr>
        <w:t xml:space="preserve">Podružnica Karlovac, </w:t>
      </w:r>
      <w:r w:rsidR="006C0FCB">
        <w:rPr>
          <w:sz w:val="24"/>
        </w:rPr>
        <w:t xml:space="preserve">da pored </w:t>
      </w:r>
      <w:r w:rsidR="000430C9">
        <w:rPr>
          <w:sz w:val="24"/>
        </w:rPr>
        <w:t>iznos</w:t>
      </w:r>
      <w:r w:rsidR="006C0FCB">
        <w:rPr>
          <w:sz w:val="24"/>
        </w:rPr>
        <w:t>a</w:t>
      </w:r>
      <w:r w:rsidR="000430C9">
        <w:rPr>
          <w:sz w:val="24"/>
        </w:rPr>
        <w:t xml:space="preserve"> od </w:t>
      </w:r>
      <w:r w:rsidR="007C1247">
        <w:rPr>
          <w:b/>
          <w:sz w:val="24"/>
        </w:rPr>
        <w:t>2.579,72</w:t>
      </w:r>
      <w:r w:rsidR="005454F5">
        <w:rPr>
          <w:b/>
          <w:sz w:val="24"/>
        </w:rPr>
        <w:t xml:space="preserve">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7C1247" w:rsidRPr="007C1247">
        <w:rPr>
          <w:b/>
          <w:sz w:val="24"/>
          <w:szCs w:val="24"/>
        </w:rPr>
        <w:t xml:space="preserve">KUČINIĆ j.d.o.o. za proizvodnju i usluge u stečaju Ogulin, </w:t>
      </w:r>
      <w:proofErr w:type="spellStart"/>
      <w:r w:rsidR="007C1247" w:rsidRPr="007C1247">
        <w:rPr>
          <w:b/>
          <w:sz w:val="24"/>
          <w:szCs w:val="24"/>
        </w:rPr>
        <w:t>Bošt</w:t>
      </w:r>
      <w:proofErr w:type="spellEnd"/>
      <w:r w:rsidR="007C1247" w:rsidRPr="007C1247">
        <w:rPr>
          <w:b/>
          <w:sz w:val="24"/>
          <w:szCs w:val="24"/>
        </w:rPr>
        <w:t xml:space="preserve"> 46, OIB 88449891683</w:t>
      </w:r>
      <w:r w:rsidR="006C3633">
        <w:rPr>
          <w:sz w:val="24"/>
        </w:rPr>
        <w:t xml:space="preserve">, </w:t>
      </w:r>
      <w:r>
        <w:rPr>
          <w:sz w:val="24"/>
        </w:rPr>
        <w:t xml:space="preserve">na ime predujma za namirenje troškova stečajnog postupka, </w:t>
      </w:r>
      <w:r w:rsidR="006C0FCB">
        <w:rPr>
          <w:sz w:val="24"/>
        </w:rPr>
        <w:t xml:space="preserve">i za koji je </w:t>
      </w:r>
      <w:r w:rsidR="0024341E">
        <w:rPr>
          <w:sz w:val="24"/>
        </w:rPr>
        <w:t xml:space="preserve">zaključkom ovog suda posl.br. St-797/2018-18 od 09.11.2018. </w:t>
      </w:r>
      <w:r w:rsidR="006C0FCB">
        <w:rPr>
          <w:sz w:val="24"/>
        </w:rPr>
        <w:t xml:space="preserve">naloženo prenijeti u </w:t>
      </w:r>
      <w:r w:rsidR="006C3633">
        <w:rPr>
          <w:sz w:val="24"/>
        </w:rPr>
        <w:t xml:space="preserve">korist depozitnog računa Trgovačkog suda u Osijeku  IBAN HR31 2390001-1300000200 s pozivom na broj HR05 </w:t>
      </w:r>
      <w:r w:rsidR="006C3633" w:rsidRPr="006C3633">
        <w:rPr>
          <w:b/>
          <w:sz w:val="24"/>
        </w:rPr>
        <w:t>221-</w:t>
      </w:r>
      <w:r w:rsidR="007C1247">
        <w:rPr>
          <w:b/>
          <w:sz w:val="24"/>
        </w:rPr>
        <w:t>797</w:t>
      </w:r>
      <w:r w:rsidR="006C3633" w:rsidRPr="006C3633">
        <w:rPr>
          <w:b/>
          <w:sz w:val="24"/>
        </w:rPr>
        <w:t>-2018</w:t>
      </w:r>
      <w:r w:rsidR="006C3633">
        <w:rPr>
          <w:sz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</w:t>
      </w:r>
      <w:r w:rsidR="006C0FCB">
        <w:rPr>
          <w:sz w:val="24"/>
          <w:szCs w:val="24"/>
        </w:rPr>
        <w:t xml:space="preserve">, prenijeti na isti depozitni račun i ostatak iznosa koji je naknadno zaplijenjen, odnosno ukupno </w:t>
      </w:r>
      <w:r w:rsidR="006C0FCB" w:rsidRPr="0043294D">
        <w:rPr>
          <w:b/>
          <w:sz w:val="24"/>
          <w:szCs w:val="24"/>
        </w:rPr>
        <w:t>4.825,00 kn</w:t>
      </w:r>
      <w:r w:rsidR="006C0FCB">
        <w:rPr>
          <w:sz w:val="24"/>
          <w:szCs w:val="24"/>
        </w:rPr>
        <w:t>.</w:t>
      </w:r>
    </w:p>
    <w:p w:rsidRDefault="00324DD4" w:rsidP="0085333F" w:rsidR="000430C9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5454F5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</w:t>
      </w:r>
      <w:r w:rsidR="00BF67C0">
        <w:rPr>
          <w:sz w:val="24"/>
        </w:rPr>
        <w:t xml:space="preserve">, </w:t>
      </w:r>
      <w:r w:rsidR="0043294D">
        <w:rPr>
          <w:sz w:val="24"/>
        </w:rPr>
        <w:t>12</w:t>
      </w:r>
      <w:r w:rsidR="00811B6C">
        <w:rPr>
          <w:sz w:val="24"/>
        </w:rPr>
        <w:t>. studenog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</w:p>
    <w:p w:rsidRDefault="00DF36A8" w:rsidP="005454F5" w:rsidR="00DF36A8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</w:t>
      </w:r>
      <w:r w:rsidR="008A0A00">
        <w:rPr>
          <w:sz w:val="24"/>
        </w:rPr>
        <w:t>Zagreb</w:t>
      </w:r>
      <w:r w:rsidR="00912246">
        <w:rPr>
          <w:sz w:val="24"/>
        </w:rPr>
        <w:t xml:space="preserve">, </w:t>
      </w:r>
      <w:r w:rsidR="007C1247">
        <w:rPr>
          <w:sz w:val="24"/>
        </w:rPr>
        <w:t xml:space="preserve">Podružnica Karlovac, </w:t>
      </w:r>
      <w:r w:rsidR="00912246">
        <w:rPr>
          <w:sz w:val="24"/>
        </w:rPr>
        <w:t>i putem pošte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4DFB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02CA8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B57E4"/>
    <w:rsid w:val="001C2CE0"/>
    <w:rsid w:val="001D5D25"/>
    <w:rsid w:val="001D7A70"/>
    <w:rsid w:val="001E5692"/>
    <w:rsid w:val="001F4E46"/>
    <w:rsid w:val="001F5BFE"/>
    <w:rsid w:val="0024036D"/>
    <w:rsid w:val="0024341E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4DD4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294D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4F2D"/>
    <w:rsid w:val="00567CCC"/>
    <w:rsid w:val="00580AA4"/>
    <w:rsid w:val="005938EF"/>
    <w:rsid w:val="005A56E0"/>
    <w:rsid w:val="005C2C79"/>
    <w:rsid w:val="005C4097"/>
    <w:rsid w:val="005E32A4"/>
    <w:rsid w:val="005E542E"/>
    <w:rsid w:val="0063199B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0FCB"/>
    <w:rsid w:val="006C3633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1247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1B6C"/>
    <w:rsid w:val="0081383C"/>
    <w:rsid w:val="008162F8"/>
    <w:rsid w:val="008164E5"/>
    <w:rsid w:val="008254B7"/>
    <w:rsid w:val="00826FDC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97678"/>
    <w:rsid w:val="008A0A00"/>
    <w:rsid w:val="008E5199"/>
    <w:rsid w:val="008F103C"/>
    <w:rsid w:val="00902D40"/>
    <w:rsid w:val="00904873"/>
    <w:rsid w:val="00912246"/>
    <w:rsid w:val="00913D15"/>
    <w:rsid w:val="009174B8"/>
    <w:rsid w:val="00922AD7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149F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3DA5"/>
    <w:rsid w:val="00B75C21"/>
    <w:rsid w:val="00B77933"/>
    <w:rsid w:val="00BB24BA"/>
    <w:rsid w:val="00BB4701"/>
    <w:rsid w:val="00BE694F"/>
    <w:rsid w:val="00BF035A"/>
    <w:rsid w:val="00BF67C0"/>
    <w:rsid w:val="00C036A1"/>
    <w:rsid w:val="00C371C9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635F1"/>
    <w:rsid w:val="00D74782"/>
    <w:rsid w:val="00D9432D"/>
    <w:rsid w:val="00DB1165"/>
    <w:rsid w:val="00DB20C7"/>
    <w:rsid w:val="00DC3852"/>
    <w:rsid w:val="00DC3C2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56DD"/>
    <w:rsid w:val="00E26DA9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976DD"/>
    <w:rsid w:val="00EC3650"/>
    <w:rsid w:val="00ED0EB3"/>
    <w:rsid w:val="00ED5A6E"/>
    <w:rsid w:val="00F00ACE"/>
    <w:rsid w:val="00F04296"/>
    <w:rsid w:val="00F052B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4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4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St-797/2018</izvorni_sadrzaj>
    <derivirana_varijabla naziv="DomainObject.Predmet.OznakaBroj_1">St-797/2018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KUČINIĆ j.d.o.o.</izvorni_sadrzaj>
    <derivirana_varijabla naziv="DomainObject.Predmet.ProtustrankaFormated_1">  KUČINIĆ j.d.o.o.</derivirana_varijabla>
  </DomainObject.Predmet.ProtustrankaFormated>
  <DomainObject.Predmet.ProtustrankaFormatedOIB>
    <izvorni_sadrzaj>  KUČINIĆ j.d.o.o., OIB 88449891683</izvorni_sadrzaj>
    <derivirana_varijabla naziv="DomainObject.Predmet.ProtustrankaFormatedOIB_1">  KUČINIĆ j.d.o.o., OIB 88449891683</derivirana_varijabla>
  </DomainObject.Predmet.ProtustrankaFormatedOIB>
  <DomainObject.Predmet.ProtustrankaFormatedWithAdress>
    <izvorni_sadrzaj> KUČINIĆ j.d.o.o., Bošt 46, 47300 Ogulin</izvorni_sadrzaj>
    <derivirana_varijabla naziv="DomainObject.Predmet.ProtustrankaFormatedWithAdress_1"> KUČINIĆ j.d.o.o., Bošt 46, 47300 Ogulin</derivirana_varijabla>
  </DomainObject.Predmet.ProtustrankaFormatedWithAdress>
  <DomainObject.Predmet.ProtustrankaFormatedWithAdressOIB>
    <izvorni_sadrzaj> KUČINIĆ j.d.o.o., OIB 88449891683, Bošt 46, 47300 Ogulin</izvorni_sadrzaj>
    <derivirana_varijabla naziv="DomainObject.Predmet.ProtustrankaFormatedWithAdressOIB_1"> KUČINIĆ j.d.o.o., OIB 88449891683, Bošt 46, 47300 Ogulin</derivirana_varijabla>
  </DomainObject.Predmet.ProtustrankaFormatedWithAdressOIB>
  <DomainObject.Predmet.ProtustrankaWithAdress>
    <izvorni_sadrzaj>KUČINIĆ j.d.o.o. Bošt 46, 47300 Ogulin</izvorni_sadrzaj>
    <derivirana_varijabla naziv="DomainObject.Predmet.ProtustrankaWithAdress_1">KUČINIĆ j.d.o.o. Bošt 46, 47300 Ogulin</derivirana_varijabla>
  </DomainObject.Predmet.ProtustrankaWithAdress>
  <DomainObject.Predmet.ProtustrankaWithAdressOIB>
    <izvorni_sadrzaj>KUČINIĆ j.d.o.o., OIB 88449891683, Bošt 46, 47300 Ogulin</izvorni_sadrzaj>
    <derivirana_varijabla naziv="DomainObject.Predmet.ProtustrankaWithAdressOIB_1">KUČINIĆ j.d.o.o., OIB 88449891683, Bošt 46, 47300 Ogulin</derivirana_varijabla>
  </DomainObject.Predmet.ProtustrankaWithAdressOIB>
  <DomainObject.Predmet.ProtustrankaNazivFormated>
    <izvorni_sadrzaj>KUČINIĆ j.d.o.o.</izvorni_sadrzaj>
    <derivirana_varijabla naziv="DomainObject.Predmet.ProtustrankaNazivFormated_1">KUČINIĆ j.d.o.o.</derivirana_varijabla>
  </DomainObject.Predmet.ProtustrankaNazivFormated>
  <DomainObject.Predmet.ProtustrankaNazivFormatedOIB>
    <izvorni_sadrzaj>KUČINIĆ j.d.o.o., OIB 88449891683</izvorni_sadrzaj>
    <derivirana_varijabla naziv="DomainObject.Predmet.ProtustrankaNazivFormatedOIB_1">KUČINIĆ j.d.o.o., OIB 88449891683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KUČINIĆ j.d.o.o.</item>
    </izvorni_sadrzaj>
    <derivirana_varijabla naziv="DomainObject.Predmet.ProtuStrankaListFormated_1">
      <item>KUČINIĆ j.d.o.o.</item>
    </derivirana_varijabla>
  </DomainObject.Predmet.ProtuStrankaListFormated>
  <DomainObject.Predmet.ProtuStrankaListFormatedOIB>
    <izvorni_sadrzaj>
      <item>KUČINIĆ j.d.o.o., OIB 88449891683</item>
    </izvorni_sadrzaj>
    <derivirana_varijabla naziv="DomainObject.Predmet.ProtuStrankaListFormatedOIB_1">
      <item>KUČINIĆ j.d.o.o., OIB 88449891683</item>
    </derivirana_varijabla>
  </DomainObject.Predmet.ProtuStrankaListFormatedOIB>
  <DomainObject.Predmet.ProtuStrankaListFormatedWithAdress>
    <izvorni_sadrzaj>
      <item>KUČINIĆ j.d.o.o., Bošt 46, 47300 Ogulin</item>
    </izvorni_sadrzaj>
    <derivirana_varijabla naziv="DomainObject.Predmet.ProtuStrankaListFormatedWithAdress_1">
      <item>KUČINIĆ j.d.o.o., Bošt 46, 47300 Ogulin</item>
    </derivirana_varijabla>
  </DomainObject.Predmet.ProtuStrankaListFormatedWithAdress>
  <DomainObject.Predmet.ProtuStrankaListFormatedWithAdressOIB>
    <izvorni_sadrzaj>
      <item>KUČINIĆ j.d.o.o., OIB 88449891683, Bošt 46, 47300 Ogulin</item>
    </izvorni_sadrzaj>
    <derivirana_varijabla naziv="DomainObject.Predmet.ProtuStrankaListFormatedWithAdressOIB_1">
      <item>KUČINIĆ j.d.o.o., OIB 88449891683, Bošt 46, 47300 Ogulin</item>
    </derivirana_varijabla>
  </DomainObject.Predmet.ProtuStrankaListFormatedWithAdressOIB>
  <DomainObject.Predmet.ProtuStrankaListNazivFormated>
    <izvorni_sadrzaj>
      <item>KUČINIĆ j.d.o.o.</item>
    </izvorni_sadrzaj>
    <derivirana_varijabla naziv="DomainObject.Predmet.ProtuStrankaListNazivFormated_1">
      <item>KUČINIĆ j.d.o.o.</item>
    </derivirana_varijabla>
  </DomainObject.Predmet.ProtuStrankaListNazivFormated>
  <DomainObject.Predmet.ProtuStrankaListNazivFormatedOIB>
    <izvorni_sadrzaj>
      <item>KUČINIĆ j.d.o.o., OIB 88449891683</item>
    </izvorni_sadrzaj>
    <derivirana_varijabla naziv="DomainObject.Predmet.ProtuStrankaListNazivFormatedOIB_1">
      <item>KUČINIĆ j.d.o.o., OIB 88449891683</item>
    </derivirana_varijabla>
  </DomainObject.Predmet.ProtuStrankaListNazivFormatedOIB>
  <DomainObject.Predmet.OstaliListFormated>
    <izvorni_sadrzaj>
      <item>Nikola Kučinić</item>
      <item>Renata Horvatin</item>
    </izvorni_sadrzaj>
    <derivirana_varijabla naziv="DomainObject.Predmet.OstaliListFormated_1">
      <item>Nikola Kučinić</item>
      <item>Renata Horvatin</item>
    </derivirana_varijabla>
  </DomainObject.Predmet.OstaliListFormated>
  <DomainObject.Predmet.OstaliListFormatedOIB>
    <izvorni_sadrzaj>
      <item>Nikola Kučinić, OIB 36454136464</item>
      <item>Renata Horvatin, OIB 45832446829</item>
    </izvorni_sadrzaj>
    <derivirana_varijabla naziv="DomainObject.Predmet.OstaliListFormatedOIB_1">
      <item>Nikola Kučinić, OIB 36454136464</item>
      <item>Renata Horvatin, OIB 45832446829</item>
    </derivirana_varijabla>
  </DomainObject.Predmet.OstaliListFormatedOIB>
  <DomainObject.Predmet.OstaliListFormatedWithAdress>
    <izvorni_sadrzaj>
      <item>Nikola Kučinić, Bošt 46, 47300 Ogulin</item>
      <item>Renata Horvatin, Trg Franje Tuđmana 12, 31500 Našice</item>
    </izvorni_sadrzaj>
    <derivirana_varijabla naziv="DomainObject.Predmet.OstaliListFormatedWithAdress_1">
      <item>Nikola Kučinić, Bošt 46, 47300 Ogulin</item>
      <item>Renata Horvatin, Trg Franje Tuđmana 12, 31500 Našice</item>
    </derivirana_varijabla>
  </DomainObject.Predmet.OstaliListFormatedWithAdress>
  <DomainObject.Predmet.OstaliListFormatedWithAdressOIB>
    <izvorni_sadrzaj>
      <item>Nikola Kučinić, OIB 36454136464, Bošt 46, 47300 Ogulin</item>
      <item>Renata Horvatin, OIB 45832446829, Trg Franje Tuđmana 12, 31500 Našice</item>
    </izvorni_sadrzaj>
    <derivirana_varijabla naziv="DomainObject.Predmet.OstaliListFormatedWithAdressOIB_1">
      <item>Nikola Kučinić, OIB 36454136464, Bošt 46, 47300 Ogulin</item>
      <item>Renata Horvatin, OIB 45832446829, Trg Franje Tuđmana 12, 31500 Našice</item>
    </derivirana_varijabla>
  </DomainObject.Predmet.OstaliListFormatedWithAdressOIB>
  <DomainObject.Predmet.OstaliListNazivFormated>
    <izvorni_sadrzaj>
      <item>Nikola Kučinić</item>
      <item>Renata Horvatin</item>
    </izvorni_sadrzaj>
    <derivirana_varijabla naziv="DomainObject.Predmet.OstaliListNazivFormated_1">
      <item>Nikola Kučinić</item>
      <item>Renata Horvatin</item>
    </derivirana_varijabla>
  </DomainObject.Predmet.OstaliListNazivFormated>
  <DomainObject.Predmet.OstaliListNazivFormatedOIB>
    <izvorni_sadrzaj>
      <item>Nikola Kučinić, OIB 36454136464</item>
      <item>Renata Horvatin, OIB 45832446829</item>
    </izvorni_sadrzaj>
    <derivirana_varijabla naziv="DomainObject.Predmet.OstaliListNazivFormatedOIB_1">
      <item>Nikola Kučinić, OIB 36454136464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KUČINIĆ j.d.o.o.</izvorni_sadrzaj>
    <derivirana_varijabla naziv="DomainObject.Predmet.ProtustrankaIDrugi_1">KUČINIĆ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KUČINIĆ j.d.o.o., OIB 88449891683, Bošt 46, 47300 Ogulin</izvorni_sadrzaj>
    <derivirana_varijabla naziv="DomainObject.Predmet.ProtustrankaIDrugiAdressOIB_1">KUČINIĆ j.d.o.o., OIB 88449891683, Bošt 46,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KUČINIĆ j.d.o.o.</item>
      <item>FINA regionalni centar Zagreb, podružnica Karlovac</item>
      <item>Nikola Kučinić</item>
      <item>Renata Horvatin</item>
    </izvorni_sadrzaj>
    <derivirana_varijabla naziv="DomainObject.Predmet.SudioniciListNaziv_1">
      <item>KUČINIĆ j.d.o.o.</item>
      <item>FINA regionalni centar Zagreb, podružnica Karlovac</item>
      <item>Nikola Kučinić</item>
      <item>Renata Horvatin</item>
    </derivirana_varijabla>
  </DomainObject.Predmet.SudioniciListNaziv>
  <DomainObject.Predmet.SudioniciListAdressOIB>
    <izvorni_sadrzaj>
      <item>KUČINIĆ j.d.o.o., OIB 88449891683, Bošt 46,47300 Ogulin</item>
      <item>FINA regionalni centar Zagreb, podružnica Karlovac, OIB 85821130368, Vitezovićeva 1,47000 Karlovac</item>
      <item>Nikola Kučinić, OIB 36454136464, Bošt 46,47300 Ogulin</item>
      <item>Renata Horvatin, OIB 45832446829, Trg Franje Tuđmana 12,31500 Našice</item>
    </izvorni_sadrzaj>
    <derivirana_varijabla naziv="DomainObject.Predmet.SudioniciListAdressOIB_1">
      <item>KUČINIĆ j.d.o.o., OIB 88449891683, Bošt 46,47300 Ogulin</item>
      <item>FINA regionalni centar Zagreb, podružnica Karlovac, OIB 85821130368, Vitezovićeva 1,47000 Karlovac</item>
      <item>Nikola Kučinić, OIB 36454136464, Bošt 46,47300 Ogulin</item>
      <item>Renata Horvatin, OIB 45832446829, Trg Franje Tuđmana 12,31500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88449891683</item>
      <item>, OIB 85821130368</item>
      <item>, OIB 36454136464</item>
      <item>, OIB 45832446829</item>
    </izvorni_sadrzaj>
    <derivirana_varijabla naziv="DomainObject.Predmet.SudioniciListNazivOIB_1">
      <item>, OIB 88449891683</item>
      <item>, OIB 85821130368</item>
      <item>, OIB 36454136464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St-797/2018-17</izvorni_sadrzaj>
    <derivirana_varijabla naziv="DomainObject.PredzadnjaOdlukaIzPredmeta.Oznaka_1">St-797/2018-17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203</properties:Words>
  <properties:Characters>1095</properties:Characters>
  <properties:Lines>40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2018-11-12T12:22:00Z</dcterms:created>
  <dc:creator>Trgovacki sud</dc:creator>
  <cp:lastModifiedBy>wsadmin</cp:lastModifiedBy>
  <cp:lastPrinted>2018-11-09T12:07:00Z</cp:lastPrinted>
  <dcterms:modified xmlns:xsi="http://www.w3.org/2001/XMLSchema-instance" xsi:type="dcterms:W3CDTF">2018-11-12T12:27:00Z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(KUČINIĆ.docx)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