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f98" w14:paraId="456ff98" w:rsidRDefault="00AE649C" w:rsidP="00FA5B5E" w:rsidR="00AE649C" w:rsidRPr="00B76F3C">
      <w:pPr>
        <w:pStyle w:val="Naslov3"/>
        <w15:collapsed w:val="false"/>
      </w:pPr>
    </w:p>
    <w:p w:rsidRDefault="009E0C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0C4E" w:rsidP="009E0C4E" w:rsidR="009E0C4E">
      <w:pPr>
        <w:jc w:val="right"/>
        <w:rPr>
          <w:rFonts w:hAnsi="Arial" w:ascii="Arial"/>
        </w:rPr>
      </w:pPr>
      <w:r>
        <w:rPr>
          <w:rFonts w:hAnsi="Arial" w:ascii="Arial"/>
        </w:rPr>
        <w:t>7 St-303/2016-12.</w:t>
      </w:r>
    </w:p>
    <w:p w:rsidRDefault="009E0C4E" w:rsidP="009E0C4E" w:rsidR="009E0C4E">
      <w:pPr>
        <w:rPr>
          <w:rFonts w:hAnsi="Arial" w:ascii="Arial"/>
        </w:rPr>
      </w:pPr>
    </w:p>
    <w:p w:rsidRDefault="009E0C4E" w:rsidP="009E0C4E" w:rsidR="009E0C4E">
      <w:pPr>
        <w:jc w:val="center"/>
        <w:rPr>
          <w:rFonts w:hAnsi="Arial" w:ascii="Arial"/>
          <w:b/>
        </w:rPr>
      </w:pPr>
    </w:p>
    <w:p w:rsidRDefault="009E0C4E" w:rsidP="009E0C4E" w:rsidR="009E0C4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9E0C4E" w:rsidP="009E0C4E" w:rsidR="009E0C4E">
      <w:pPr>
        <w:jc w:val="center"/>
        <w:rPr>
          <w:rFonts w:hAnsi="Arial" w:ascii="Arial"/>
          <w:b/>
        </w:rPr>
      </w:pPr>
    </w:p>
    <w:p w:rsidRDefault="009E0C4E" w:rsidP="009E0C4E" w:rsidR="009E0C4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E0C4E" w:rsidP="009E0C4E" w:rsidR="009E0C4E">
      <w:pPr>
        <w:jc w:val="both"/>
        <w:rPr>
          <w:rFonts w:hAnsi="Arial" w:ascii="Arial"/>
        </w:rPr>
      </w:pP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TEN MAT j.d.o.o. za proizvodnju i usluge iz </w:t>
      </w:r>
      <w:proofErr w:type="spellStart"/>
      <w:r>
        <w:rPr>
          <w:rFonts w:hAnsi="Arial" w:ascii="Arial"/>
        </w:rPr>
        <w:t>Pavlovca</w:t>
      </w:r>
      <w:proofErr w:type="spellEnd"/>
      <w:r>
        <w:rPr>
          <w:rFonts w:hAnsi="Arial" w:ascii="Arial"/>
        </w:rPr>
        <w:t>, Kolodvorska 42, MBS 010085243, OIB 73435660477, dana 23. rujna 2016. godine</w:t>
      </w:r>
    </w:p>
    <w:p w:rsidRDefault="009E0C4E" w:rsidP="009E0C4E" w:rsidR="009E0C4E">
      <w:pPr>
        <w:jc w:val="both"/>
        <w:rPr>
          <w:rFonts w:hAnsi="Arial" w:ascii="Arial"/>
        </w:rPr>
      </w:pPr>
    </w:p>
    <w:p w:rsidRDefault="009E0C4E" w:rsidP="009E0C4E" w:rsidR="009E0C4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Štefanu Rola iz Zagreba, Ulica Franje </w:t>
      </w:r>
      <w:proofErr w:type="spellStart"/>
      <w:r>
        <w:rPr>
          <w:rFonts w:hAnsi="Arial" w:ascii="Arial"/>
        </w:rPr>
        <w:t>Pokornya</w:t>
      </w:r>
      <w:proofErr w:type="spellEnd"/>
      <w:r>
        <w:rPr>
          <w:rFonts w:hAnsi="Arial" w:ascii="Arial"/>
        </w:rPr>
        <w:t xml:space="preserve"> 6, OIB 26698048809, u bruto iznosu od 3.000,00 kuna.</w:t>
      </w:r>
    </w:p>
    <w:p w:rsidRDefault="009E0C4E" w:rsidP="009E0C4E" w:rsidR="009E0C4E">
      <w:pPr>
        <w:jc w:val="center"/>
        <w:rPr>
          <w:rFonts w:hAnsi="Arial" w:ascii="Arial"/>
          <w:b/>
        </w:rPr>
      </w:pPr>
    </w:p>
    <w:p w:rsidRDefault="009E0C4E" w:rsidP="009E0C4E" w:rsidR="009E0C4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Štefan Rola podnio je ovom sudu 03. lipnja 2016. godine izvješće o poslovanju dužnika s mišljenjem mogu li se imovinom dužnika pokriti troškovi postupka.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Podneskom od 24. kolovoza 2016. godine privremeni stečajni upravitelj zatražio je da mu se odobri i isplati nagrada za obavljanje dužnosti u prethodnom postupku u visini od 9.500,00 kuna </w:t>
      </w:r>
      <w:proofErr w:type="spellStart"/>
      <w:r>
        <w:rPr>
          <w:rFonts w:hAnsi="Arial" w:ascii="Arial"/>
        </w:rPr>
        <w:t>netto</w:t>
      </w:r>
      <w:proofErr w:type="spellEnd"/>
      <w:r>
        <w:rPr>
          <w:rFonts w:hAnsi="Arial" w:ascii="Arial"/>
        </w:rPr>
        <w:t>.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 u visini od 3.000,00 kuna bruto, a 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9E0C4E" w:rsidP="009E0C4E" w:rsidR="009E0C4E">
      <w:pPr>
        <w:jc w:val="both"/>
        <w:rPr>
          <w:rFonts w:hAnsi="Arial" w:ascii="Arial"/>
        </w:rPr>
      </w:pPr>
    </w:p>
    <w:p w:rsidRDefault="009E0C4E" w:rsidP="009E0C4E" w:rsidR="009E0C4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23. rujna 2016. godine</w:t>
      </w:r>
    </w:p>
    <w:p w:rsidRDefault="009E0C4E" w:rsidP="009E0C4E" w:rsidR="009E0C4E">
      <w:pPr>
        <w:ind w:firstLine="720"/>
        <w:jc w:val="center"/>
        <w:rPr>
          <w:rFonts w:hAnsi="Arial" w:ascii="Arial"/>
        </w:rPr>
      </w:pPr>
    </w:p>
    <w:p w:rsidRDefault="009E0C4E" w:rsidP="009E0C4E" w:rsidR="009E0C4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9E0C4E" w:rsidP="009E0C4E" w:rsidR="009E0C4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9E0C4E" w:rsidP="009E0C4E" w:rsidR="009E0C4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9E0C4E" w:rsidP="009E0C4E" w:rsidR="009E0C4E">
      <w:pPr>
        <w:jc w:val="both"/>
        <w:rPr>
          <w:rFonts w:hAnsi="Arial" w:ascii="Arial"/>
        </w:rPr>
      </w:pPr>
    </w:p>
    <w:p w:rsidRDefault="009E0C4E" w:rsidP="009E0C4E" w:rsidR="009E0C4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9E0C4E" w:rsidP="009E0C4E" w:rsidR="009E0C4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suda</w:t>
      </w:r>
    </w:p>
    <w:p w:rsidRDefault="009E0C4E" w:rsidP="009E0C4E" w:rsidR="009E0C4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E0C4E" w:rsidP="009E0C4E" w:rsidR="009E0C4E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C4E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76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St-303/2016-12</izvorni_sadrzaj>
    <derivirana_varijabla naziv="DomainObject.Oznaka_1">St-303/2016-12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MAT jednostavno društvo s ograničenom odgovornošću za proizvodnju i usluge, Pavlovac zastupanog po punomoćniku Zlatko Grdinić</izvorni_sadrzaj>
    <derivirana_varijabla naziv="DomainObject.Predmet.ProtustrankaFormated_1">  TEN MAT jednostavno društvo s ograničenom odgovornošću za proizvodnju i usluge, Pavlovac zastupanog po punomoćniku Zlatko Grdinić</derivirana_varijabla>
  </DomainObject.Predmet.ProtustrankaFormated>
  <DomainObject.Predmet.ProtustrankaFormatedOIB>
    <izvorni_sadrzaj>  TEN MAT jednostavno društvo s ograničenom odgovornošću za proizvodnju i usluge, Pavlovac, OIB 73435660477 zastupanog po punomoćniku Zlatko Grdinić</izvorni_sadrzaj>
    <derivirana_varijabla naziv="DomainObject.Predmet.ProtustrankaFormatedOIB_1">  TEN MAT jednostavno društvo s ograničenom odgovornošću za proizvodnju i usluge, Pavlovac, OIB 73435660477 zastupanog po punomoćniku Zlatko Grdinić</derivirana_varijabla>
  </DomainObject.Predmet.ProtustrankaFormatedOIB>
  <DomainObject.Predmet.ProtustrankaFormatedWithAdress>
    <izvorni_sadrzaj> TEN MAT jednostavno društvo s ograničenom odgovornošću za proizvodnju i usluge, Pavlovac, Kolodvorska 42, 43270 Pavlovac zastupanog po punomoćniku Zlatko Grdinić</izvorni_sadrzaj>
    <derivirana_varijabla naziv="DomainObject.Predmet.ProtustrankaFormatedWithAdress_1"> TEN MAT jednostavno društvo s ograničenom odgovornošću za proizvodnju i usluge, Pavlovac, Kolodvorska 42, 43270 Pavlovac zastupanog po punomoćniku Zlatko Grdinić</derivirana_varijabla>
  </DomainObject.Predmet.ProtustrankaFormatedWithAdress>
  <DomainObject.Predmet.ProtustrankaFormatedWithAdressOIB>
    <izvorni_sadrzaj> TEN MAT jednostavno društvo s ograničenom odgovornošću za proizvodnju i usluge, Pavlovac, OIB 73435660477, Kolodvorska 42, 43270 Pavlovac zastupanog po punomoćniku Zlatko Grdinić</izvorni_sadrzaj>
    <derivirana_varijabla naziv="DomainObject.Predmet.ProtustrankaFormatedWithAdressOIB_1"> TEN MAT jednostavno društvo s ograničenom odgovornošću za proizvodnju i usluge, Pavlovac, OIB 73435660477, Kolodvorska 42, 43270 Pavlovac zastupanog po punomoćniku Zlatko Grdinić</derivirana_varijabla>
  </DomainObject.Predmet.ProtustrankaFormatedWithAdressOIB>
  <DomainObject.Predmet.ProtustrankaWithAdress>
    <izvorni_sadrzaj>TEN MAT jednostavno društvo s ograničenom odgovornošću za proizvodnju i usluge, Pavlovac Kolodvorska 42, 43270 Pavlovac</izvorni_sadrzaj>
    <derivirana_varijabla naziv="DomainObject.Predmet.ProtustrankaWithAdress_1">TEN MAT jednostavno društvo s ograničenom odgovornošću za proizvodnju i usluge, Pavlovac Kolodvorska 42, 43270 Pavlovac</derivirana_varijabla>
  </DomainObject.Predmet.ProtustrankaWithAdress>
  <DomainObject.Predmet.ProtustrankaWithAdressOIB>
    <izvorni_sadrzaj>TEN MAT jednostavno društvo s ograničenom odgovornošću za proizvodnju i usluge, Pavlovac, OIB 73435660477, Kolodvorska 42, 43270 Pavlovac</izvorni_sadrzaj>
    <derivirana_varijabla naziv="DomainObject.Predmet.ProtustrankaWithAdressOIB_1">TEN MAT jednostavno društvo s ograničenom odgovornošću za proizvodnju i usluge, Pavlovac, OIB 73435660477, Kolodvorska 42, 43270 Pavlovac</derivirana_varijabla>
  </DomainObject.Predmet.ProtustrankaWithAdressOIB>
  <DomainObject.Predmet.ProtustrankaNazivFormated>
    <izvorni_sadrzaj>TEN MAT jednostavno društvo s ograničenom odgovornošću za proizvodnju i usluge, Pavlovac</izvorni_sadrzaj>
    <derivirana_varijabla naziv="DomainObject.Predmet.ProtustrankaNazivFormated_1">TEN MAT jednostavno društvo s ograničenom odgovornošću za proizvodnju i usluge, Pavlovac</derivirana_varijabla>
  </DomainObject.Predmet.ProtustrankaNazivFormated>
  <DomainObject.Predmet.ProtustrankaNazivFormatedOIB>
    <izvorni_sadrzaj>TEN MAT jednostavno društvo s ograničenom odgovornošću za proizvodnju i usluge, Pavlovac, OIB 73435660477</izvorni_sadrzaj>
    <derivirana_varijabla naziv="DomainObject.Predmet.ProtustrankaNazivFormatedOIB_1">TEN MAT jednostavno društvo s ograničenom odgovornošću za proizvodnju i usluge, Pavlovac, OIB 73435660477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TEN MAT jednostavno društvo s ograničenom odgovornošću za proizvodnju i usluge, Pavlovac zastupanog po punomoćniku Zlatko Grdinić</item>
    </izvorni_sadrzaj>
    <derivirana_varijabla naziv="DomainObject.Predmet.ProtuStrankaListFormated_1">
      <item>TEN MAT jednostavno društvo s ograničenom odgovornošću za proizvodnju i usluge, Pavlovac zastupanog po punomoćniku Zlatko Grdinić</item>
    </derivirana_varijabla>
  </DomainObject.Predmet.ProtuStrankaListFormated>
  <DomainObject.Predmet.ProtuStrankaListFormatedOIB>
    <izvorni_sadrzaj>
      <item>TEN MAT jednostavno društvo s ograničenom odgovornošću za proizvodnju i usluge, Pavlovac, OIB 73435660477 zastupanog po punomoćniku Zlatko Grdinić</item>
    </izvorni_sadrzaj>
    <derivirana_varijabla naziv="DomainObject.Predmet.ProtuStrankaListFormatedOIB_1">
      <item>TEN MAT jednostavno društvo s ograničenom odgovornošću za proizvodnju i usluge, Pavlovac, OIB 73435660477 zastupanog po punomoćniku Zlatko Grdinić</item>
    </derivirana_varijabla>
  </DomainObject.Predmet.ProtuStrankaListFormatedOIB>
  <DomainObject.Predmet.ProtuStrankaListFormatedWithAdress>
    <izvorni_sadrzaj>
      <item>TEN MAT jednostavno društvo s ograničenom odgovornošću za proizvodnju i usluge, Pavlovac, Kolodvorska 42, 43270 Pavlovac zastupanog po punomoćniku Zlatko Grdinić</item>
    </izvorni_sadrzaj>
    <derivirana_varijabla naziv="DomainObject.Predmet.ProtuStrankaListFormatedWithAdress_1">
      <item>TEN MAT jednostavno društvo s ograničenom odgovornošću za proizvodnju i usluge, Pavlovac, Kolodvorska 42, 43270 Pavlovac zastupanog po punomoćniku Zlatko Grdinić</item>
    </derivirana_varijabla>
  </DomainObject.Predmet.ProtuStrankaListFormatedWithAdress>
  <DomainObject.Predmet.ProtuStrankaListFormatedWithAdressOIB>
    <izvorni_sadrzaj>
      <item>TEN MAT jednostavno društvo s ograničenom odgovornošću za proizvodnju i usluge, Pavlovac, OIB 73435660477, Kolodvorska 42, 43270 Pavlovac zastupanog po punomoćniku Zlatko Grdinić</item>
    </izvorni_sadrzaj>
    <derivirana_varijabla naziv="DomainObject.Predmet.ProtuStrankaListFormatedWithAdressOIB_1">
      <item>TEN MAT jednostavno društvo s ograničenom odgovornošću za proizvodnju i usluge, Pavlovac, OIB 73435660477, Kolodvorska 42, 43270 Pavlovac zastupanog po punomoćniku Zlatko Grdinić</item>
    </derivirana_varijabla>
  </DomainObject.Predmet.ProtuStrankaListFormatedWithAdressOIB>
  <DomainObject.Predmet.ProtuStrankaListNazivFormated>
    <izvorni_sadrzaj>
      <item>TEN MAT jednostavno društvo s ograničenom odgovornošću za proizvodnju i usluge, Pavlovac</item>
    </izvorni_sadrzaj>
    <derivirana_varijabla naziv="DomainObject.Predmet.ProtuStrankaListNazivFormated_1">
      <item>TEN MAT jednostavno društvo s ograničenom odgovornošću za proizvodnju i usluge, Pavlovac</item>
    </derivirana_varijabla>
  </DomainObject.Predmet.ProtuStrankaListNazivFormated>
  <DomainObject.Predmet.ProtuStrankaListNazivFormatedOIB>
    <izvorni_sadrzaj>
      <item>TEN MAT jednostavno društvo s ograničenom odgovornošću za proizvodnju i usluge, Pavlovac, OIB 73435660477</item>
    </izvorni_sadrzaj>
    <derivirana_varijabla naziv="DomainObject.Predmet.ProtuStrankaListNazivFormatedOIB_1">
      <item>TEN MAT jednostavno društvo s ograničenom odgovornošću za proizvodnju i usluge, Pavlovac, OIB 73435660477</item>
    </derivirana_varijabla>
  </DomainObject.Predmet.ProtuStrankaListNazivFormatedOIB>
  <DomainObject.Predmet.OstaliListFormated>
    <izvorni_sadrzaj>
      <item>Zlatko Grdinić punomoćnik sudionika u postupku TEN MAT jednostavno društvo s ograničenom odgovornošću za proizvodnju i usluge, Pavlovac</item>
    </izvorni_sadrzaj>
    <derivirana_varijabla naziv="DomainObject.Predmet.OstaliListFormated_1">
      <item>Zlatko Grdinić punomoćnik sudionika u postupku TEN MAT jednostavno društvo s ograničenom odgovornošću za proizvodnju i usluge, Pavlovac</item>
    </derivirana_varijabla>
  </DomainObject.Predmet.OstaliListFormated>
  <DomainObject.Predmet.OstaliListFormatedOIB>
    <izvorni_sadrzaj>
      <item>Zlatko Grdinić, OIB 46552825644 punomoćnik sudionika u postupku TEN MAT jednostavno društvo s ograničenom odgovornošću za proizvodnju i usluge, Pavlovac</item>
    </izvorni_sadrzaj>
    <derivirana_varijabla naziv="DomainObject.Predmet.OstaliListFormatedOIB_1">
      <item>Zlatko Grdinić, OIB 46552825644 punomoćnik sudionika u postupku TEN MAT jednostavno društvo s ograničenom odgovornošću za proizvodnju i usluge, Pavlovac</item>
    </derivirana_varijabla>
  </DomainObject.Predmet.OstaliListFormatedOIB>
  <DomainObject.Predmet.OstaliListFormatedWithAdress>
    <izvorni_sadrzaj>
      <item>Zlatko Grdinić, Kolodvorska 42, 43270 Pavlovac punomoćnik sudionika u postupku TEN MAT jednostavno društvo s ograničenom odgovornošću za proizvodnju i usluge, Pavlovac</item>
    </izvorni_sadrzaj>
    <derivirana_varijabla naziv="DomainObject.Predmet.OstaliListFormatedWithAdress_1">
      <item>Zlatko Grdinić, Kolodvorska 42, 43270 Pavlovac punomoćnik sudionika u postupku TEN MAT jednostavno društvo s ograničenom odgovornošću za proizvodnju i usluge, Pavlovac</item>
    </derivirana_varijabla>
  </DomainObject.Predmet.OstaliListFormatedWithAdress>
  <DomainObject.Predmet.OstaliListFormatedWithAdressOIB>
    <izvorni_sadrzaj>
      <item>Zlatko Grdinić, OIB 46552825644, Kolodvorska 42, 43270 Pavlovac punomoćnik sudionika u postupku TEN MAT jednostavno društvo s ograničenom odgovornošću za proizvodnju i usluge, Pavlovac</item>
    </izvorni_sadrzaj>
    <derivirana_varijabla naziv="DomainObject.Predmet.OstaliListFormatedWithAdressOIB_1">
      <item>Zlatko Grdinić, OIB 46552825644, Kolodvorska 42, 43270 Pavlovac punomoćnik sudionika u postupku TEN MAT jednostavno društvo s ograničenom odgovornošću za proizvodnju i usluge, Pavlovac</item>
    </derivirana_varijabla>
  </DomainObject.Predmet.OstaliListFormatedWithAdressOIB>
  <DomainObject.Predmet.OstaliListNazivFormated>
    <izvorni_sadrzaj>
      <item>Zlatko Grdinić</item>
    </izvorni_sadrzaj>
    <derivirana_varijabla naziv="DomainObject.Predmet.OstaliListNazivFormated_1">
      <item>Zlatko Grdinić</item>
    </derivirana_varijabla>
  </DomainObject.Predmet.OstaliListNazivFormated>
  <DomainObject.Predmet.OstaliListNazivFormatedOIB>
    <izvorni_sadrzaj>
      <item>Zlatko Grdinić, OIB 46552825644</item>
    </izvorni_sadrzaj>
    <derivirana_varijabla naziv="DomainObject.Predmet.OstaliListNazivFormatedOIB_1">
      <item>Zlatko Grdinić, OIB 46552825644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St-303/2016-12</izvorni_sadrzaj>
    <derivirana_varijabla naziv="DomainObject.PoslovniBrojDokumenta_1">St-303/2016-12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TEN MAT jednostavno društvo s ograničenom odgovornošću za proizvodnju i usluge, Pavlovac</izvorni_sadrzaj>
    <derivirana_varijabla naziv="DomainObject.Predmet.ProtustrankaIDrugi_1">TEN MAT jednostavno društvo s ograničenom odgovornošću za proizvodnju i usluge, Pavlovac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TEN MAT jednostavno društvo s ograničenom odgovornošću za proizvodnju i usluge, Pavlovac, OIB 73435660477, Kolodvorska 42, 43270 Pavlovac</izvorni_sadrzaj>
    <derivirana_varijabla naziv="DomainObject.Predmet.ProtustrankaIDrugiAdressOIB_1">TEN MAT jednostavno društvo s ograničenom odgovornošću za proizvodnju i usluge, Pavlovac, OIB 73435660477, Kolodvorska 42, 43270 Pavlovac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St-303/2016-8</izvorni_sadrzaj>
    <derivirana_varijabla naziv="DomainObject.Predmet.OdlukaRjesenje.Oznaka_1">St-303/2016-8</derivirana_varijabla>
  </DomainObject.Predmet.OdlukaRjesenje.Oznaka>
  <DomainObject.Predmet.SudioniciListNaziv>
    <izvorni_sadrzaj>
      <item>FINA, RC ZAGREB, Podružnica Bjelovar</item>
      <item>TEN MAT jednostavno društvo s ograničenom odgovornošću za proizvodnju i usluge, Pavlovac</item>
      <item>Zlatko Grdinić</item>
    </izvorni_sadrzaj>
    <derivirana_varijabla naziv="DomainObject.Predmet.SudioniciListNaziv_1">
      <item>FINA, RC ZAGREB, Podružnica Bjelovar</item>
      <item>TEN MAT jednostavno društvo s ograničenom odgovornošću za proizvodnju i usluge, Pavlovac</item>
      <item>Zlatko Grdinić</item>
    </derivirana_varijabla>
  </DomainObject.Predmet.SudioniciListNaziv>
  <DomainObject.Predmet.SudioniciListAdressOIB>
    <izvorni_sadrzaj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izvorni_sadrzaj>
    <derivirana_varijabla naziv="DomainObject.Predmet.SudioniciListAdressOIB_1">
      <item>FINA, RC ZAGREB, Podružnica Bjelovar, OIB 85821130368, F. Supila 4,43000 Bjelovar</item>
      <item>TEN MAT jednostavno društvo s ograničenom odgovornošću za proizvodnju i usluge, Pavlovac, OIB 73435660477, Kolodvorska 42,43270 Pavlovac</item>
      <item>Zlatko Grdinić, OIB 46552825644, Kolodvorska 42,43270 Pavlovac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841D2-6C9A-4CC4-9250-2ECB34D52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340</properties:Words>
  <properties:Characters>1888</properties:Characters>
  <properties:Lines>60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2016-09-26T06:04:00Z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