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9437" w14:paraId="086943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48594B">
        <w:t>1315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3373D">
        <w:t>1315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E60025">
      <w:pPr>
        <w:ind w:firstLine="708"/>
        <w:jc w:val="both"/>
      </w:pPr>
      <w:r>
        <w:t xml:space="preserve">1. Za dužnika </w:t>
      </w:r>
      <w:r w:rsidR="0048594B" w:rsidRPr="00AE2240">
        <w:t>SALON ZA ULJEPŠAVANJE ŽUMER d.o.o.</w:t>
      </w:r>
      <w:r w:rsidR="0048594B">
        <w:t>, Zagreb, Veslačka 2,</w:t>
      </w:r>
      <w:r w:rsidR="0048594B" w:rsidRPr="004D3A78">
        <w:t xml:space="preserve"> OIB:</w:t>
      </w:r>
      <w:r w:rsidR="0048594B">
        <w:t xml:space="preserve"> </w:t>
      </w:r>
      <w:r w:rsidR="0048594B" w:rsidRPr="00AE2240">
        <w:t>07004433573</w:t>
      </w:r>
      <w:r w:rsidR="0048594B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48594B">
        <w:t>459.364,54</w:t>
      </w:r>
      <w:r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E60025">
        <w:t>5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B7725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0025"/>
    <w:rsid w:val="00E66941"/>
    <w:rsid w:val="00EC3302"/>
    <w:rsid w:val="00ED6AA8"/>
    <w:rsid w:val="00F034D3"/>
    <w:rsid w:val="00F3373D"/>
    <w:rsid w:val="00F8192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ZA ULJEPŠAVANJE ŽUMER d.o.o. zastupanog po punomoćniku Vesna Žumer; Romina Vuchetich</izvorni_sadrzaj>
    <derivirana_varijabla naziv="DomainObject.Predmet.ProtustrankaFormated_1">  SALON ZA ULJEPŠAVANJE ŽUMER d.o.o. zastupanog po punomoćniku Vesna Žumer; Romina Vuchetich</derivirana_varijabla>
  </DomainObject.Predmet.ProtustrankaFormated>
  <DomainObject.Predmet.ProtustrankaFormatedOIB>
    <izvorni_sadrzaj>  SALON ZA ULJEPŠAVANJE ŽUMER d.o.o., OIB 07004433573 zastupanog po punomoćniku Vesna Žumer; Romina Vuchetich</izvorni_sadrzaj>
    <derivirana_varijabla naziv="DomainObject.Predmet.ProtustrankaFormatedOIB_1">  SALON ZA ULJEPŠAVANJE ŽUMER d.o.o., OIB 07004433573 zastupanog po punomoćniku Vesna Žumer; Romina Vuchetich</derivirana_varijabla>
  </DomainObject.Predmet.ProtustrankaFormatedOIB>
  <DomainObject.Predmet.ProtustrankaFormatedWithAdress>
    <izvorni_sadrzaj> SALON ZA ULJEPŠAVANJE ŽUMER d.o.o., Veslačka 2, 10000 Zagreb zastupanog po punomoćniku Vesna Žumer; Romina Vuchetich</izvorni_sadrzaj>
    <derivirana_varijabla naziv="DomainObject.Predmet.ProtustrankaFormatedWithAdress_1"> SALON ZA ULJEPŠAVANJE ŽUMER d.o.o., Veslačka 2, 10000 Zagreb zastupanog po punomoćniku Vesna Žumer; Romina Vuchetich</derivirana_varijabla>
  </DomainObject.Predmet.ProtustrankaFormatedWithAdress>
  <DomainObject.Predmet.ProtustrankaFormatedWithAdressOIB>
    <izvorni_sadrzaj> SALON ZA ULJEPŠAVANJE ŽUMER d.o.o., OIB 07004433573, Veslačka 2, 10000 Zagreb zastupanog po punomoćniku Vesna Žumer; Romina Vuchetich</izvorni_sadrzaj>
    <derivirana_varijabla naziv="DomainObject.Predmet.ProtustrankaFormatedWithAdressOIB_1"> SALON ZA ULJEPŠAVANJE ŽUMER d.o.o., OIB 07004433573, Veslačka 2, 10000 Zagreb zastupanog po punomoćniku Vesna Žumer; Romina Vuchetich</derivirana_varijabla>
  </DomainObject.Predmet.ProtustrankaFormatedWithAdressOIB>
  <DomainObject.Predmet.ProtustrankaWithAdress>
    <izvorni_sadrzaj>SALON ZA ULJEPŠAVANJE ŽUMER d.o.o. Veslačka 2, 10000 Zagreb</izvorni_sadrzaj>
    <derivirana_varijabla naziv="DomainObject.Predmet.ProtustrankaWithAdress_1">SALON ZA ULJEPŠAVANJE ŽUMER d.o.o. Veslačka 2, 10000 Zagreb</derivirana_varijabla>
  </DomainObject.Predmet.ProtustrankaWithAdress>
  <DomainObject.Predmet.ProtustrankaWithAdressOIB>
    <izvorni_sadrzaj>SALON ZA ULJEPŠAVANJE ŽUMER d.o.o., OIB 07004433573, Veslačka 2, 10000 Zagreb</izvorni_sadrzaj>
    <derivirana_varijabla naziv="DomainObject.Predmet.ProtustrankaWithAdressOIB_1">SALON ZA ULJEPŠAVANJE ŽUMER d.o.o., OIB 07004433573, Veslačka 2, 10000 Zagreb</derivirana_varijabla>
  </DomainObject.Predmet.ProtustrankaWithAdressOIB>
  <DomainObject.Predmet.ProtustrankaNazivFormated>
    <izvorni_sadrzaj>SALON ZA ULJEPŠAVANJE ŽUMER d.o.o.</izvorni_sadrzaj>
    <derivirana_varijabla naziv="DomainObject.Predmet.ProtustrankaNazivFormated_1">SALON ZA ULJEPŠAVANJE ŽUMER d.o.o.</derivirana_varijabla>
  </DomainObject.Predmet.ProtustrankaNazivFormated>
  <DomainObject.Predmet.ProtustrankaNazivFormatedOIB>
    <izvorni_sadrzaj>SALON ZA ULJEPŠAVANJE ŽUMER d.o.o., OIB 07004433573</izvorni_sadrzaj>
    <derivirana_varijabla naziv="DomainObject.Predmet.ProtustrankaNazivFormatedOIB_1">SALON ZA ULJEPŠAVANJE ŽUMER d.o.o., OIB 07004433573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ULJEPŠAVANJE ŽUMER d.o.o. zastupanog po punomoćniku Vesna Žumer; Romina Vuchetich</item>
    </izvorni_sadrzaj>
    <derivirana_varijabla naziv="DomainObject.Predmet.ProtuStrankaListFormated_1">
      <item>SALON ZA ULJEPŠAVANJE ŽUMER d.o.o. zastupanog po punomoćniku Vesna Žumer; Romina Vuchetich</item>
    </derivirana_varijabla>
  </DomainObject.Predmet.ProtuStrankaListFormated>
  <DomainObject.Predmet.ProtuStrankaListFormatedOIB>
    <izvorni_sadrzaj>
      <item>SALON ZA ULJEPŠAVANJE ŽUMER d.o.o., OIB 07004433573 zastupanog po punomoćniku Vesna Žumer; Romina Vuchetich</item>
    </izvorni_sadrzaj>
    <derivirana_varijabla naziv="DomainObject.Predmet.ProtuStrankaListFormatedOIB_1">
      <item>SALON ZA ULJEPŠAVANJE ŽUMER d.o.o., OIB 07004433573 zastupanog po punomoćniku Vesna Žumer; Romina Vuchetich</item>
    </derivirana_varijabla>
  </DomainObject.Predmet.ProtuStrankaListFormatedOIB>
  <DomainObject.Predmet.ProtuStrankaListFormatedWithAdress>
    <izvorni_sadrzaj>
      <item>SALON ZA ULJEPŠAVANJE ŽUMER d.o.o., Veslačka 2, 10000 Zagreb zastupanog po punomoćniku Vesna Žumer; Romina Vuchetich</item>
    </izvorni_sadrzaj>
    <derivirana_varijabla naziv="DomainObject.Predmet.ProtuStrankaListFormatedWithAdress_1">
      <item>SALON ZA ULJEPŠAVANJE ŽUMER d.o.o., Veslačka 2, 10000 Zagreb zastupanog po punomoćniku Vesna Žumer; Romina Vuchetich</item>
    </derivirana_varijabla>
  </DomainObject.Predmet.ProtuStrankaListFormatedWithAdress>
  <DomainObject.Predmet.ProtuStrankaListFormatedWithAdressOIB>
    <izvorni_sadrzaj>
      <item>SALON ZA ULJEPŠAVANJE ŽUMER d.o.o., OIB 07004433573, Veslačka 2, 10000 Zagreb zastupanog po punomoćniku Vesna Žumer; Romina Vuchetich</item>
    </izvorni_sadrzaj>
    <derivirana_varijabla naziv="DomainObject.Predmet.ProtuStrankaListFormatedWithAdressOIB_1">
      <item>SALON ZA ULJEPŠAVANJE ŽUMER d.o.o., OIB 07004433573, Veslačka 2, 10000 Zagreb zastupanog po punomoćniku Vesna Žumer; Romina Vuchetich</item>
    </derivirana_varijabla>
  </DomainObject.Predmet.ProtuStrankaListFormatedWithAdressOIB>
  <DomainObject.Predmet.ProtuStrankaListNazivFormated>
    <izvorni_sadrzaj>
      <item>SALON ZA ULJEPŠAVANJE ŽUMER d.o.o.</item>
    </izvorni_sadrzaj>
    <derivirana_varijabla naziv="DomainObject.Predmet.ProtuStrankaListNazivFormated_1">
      <item>SALON ZA ULJEPŠAVANJE ŽUMER d.o.o.</item>
    </derivirana_varijabla>
  </DomainObject.Predmet.ProtuStrankaListNazivFormated>
  <DomainObject.Predmet.ProtuStrankaListNazivFormatedOIB>
    <izvorni_sadrzaj>
      <item>SALON ZA ULJEPŠAVANJE ŽUMER d.o.o., OIB 07004433573</item>
    </izvorni_sadrzaj>
    <derivirana_varijabla naziv="DomainObject.Predmet.ProtuStrankaListNazivFormatedOIB_1">
      <item>SALON ZA ULJEPŠAVANJE ŽUMER d.o.o., OIB 07004433573</item>
    </derivirana_varijabla>
  </DomainObject.Predmet.ProtuStrankaListNazivFormatedOIB>
  <DomainObject.Predmet.OstaliListFormated>
    <izvorni_sadrzaj>
      <item>HRVATSKI ZAVOD ZA MIROVINSKO OSIGURANJE</item>
      <item>Vesna Žumer punomoćnik sudionika u postupku SALON ZA ULJEPŠAVANJE ŽUMER d.o.o.</item>
      <item>Romina Vuchetich punomoćnik sudionika u postupku SALON ZA ULJEPŠAVANJE ŽUMER d.o.o.</item>
    </izvorni_sadrzaj>
    <derivirana_varijabla naziv="DomainObject.Predmet.OstaliListFormated_1">
      <item>HRVATSKI ZAVOD ZA MIROVINSKO OSIGURANJE</item>
      <item>Vesna Žumer punomoćnik sudionika u postupku SALON ZA ULJEPŠAVANJE ŽUMER d.o.o.</item>
      <item>Romina Vuchetich punomoćnik sudionika u postupku SALON ZA ULJEPŠAVANJE ŽUMER d.o.o.</item>
    </derivirana_varijabla>
  </DomainObject.Predmet.OstaliListFormated>
  <DomainObject.Predmet.OstaliListFormatedOIB>
    <izvorni_sadrzaj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izvorni_sadrzaj>
    <derivirana_varijabla naziv="DomainObject.Predmet.OstaliListFormatedOIB_1"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derivirana_varijabla>
  </DomainObject.Predmet.OstaliListFormatedOIB>
  <DomainObject.Predmet.OstaliListFormatedWithAdress>
    <izvorni_sadrzaj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izvorni_sadrzaj>
    <derivirana_varijabla naziv="DomainObject.Predmet.OstaliListFormatedWithAdress_1"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derivirana_varijabla>
  </DomainObject.Predmet.OstaliListFormatedWithAdress>
  <DomainObject.Predmet.OstaliListFormatedWithAdressOIB>
    <izvorni_sadrzaj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izvorni_sadrzaj>
    <derivirana_varijabla naziv="DomainObject.Predmet.OstaliListFormatedWithAdressOIB_1"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derivirana_varijabla>
  </DomainObject.Predmet.OstaliListFormatedWithAdressOIB>
  <DomainObject.Predmet.OstaliListNazivFormated>
    <izvorni_sadrzaj>
      <item>HRVATSKI ZAVOD ZA MIROVINSKO OSIGURANJE</item>
      <item>Vesna Žumer</item>
      <item>Romina Vuchetich</item>
    </izvorni_sadrzaj>
    <derivirana_varijabla naziv="DomainObject.Predmet.OstaliListNazivFormated_1">
      <item>HRVATSKI ZAVOD ZA MIROVINSKO OSIGURANJE</item>
      <item>Vesna Žumer</item>
      <item>Romina Vuchetich</item>
    </derivirana_varijabla>
  </DomainObject.Predmet.OstaliListNazivFormated>
  <DomainObject.Predmet.OstaliListNazivFormatedOIB>
    <izvorni_sadrzaj>
      <item>HRVATSKI ZAVOD ZA MIROVINSKO OSIGURANJE</item>
      <item>Vesna Žumer, OIB 23237065561</item>
      <item>Romina Vuchetich, OIB 45555372664</item>
    </izvorni_sadrzaj>
    <derivirana_varijabla naziv="DomainObject.Predmet.OstaliListNazivFormatedOIB_1">
      <item>HRVATSKI ZAVOD ZA MIROVINSKO OSIGURANJE</item>
      <item>Vesna Žumer, OIB 23237065561</item>
      <item>Romina Vuchetich, OIB 45555372664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ULJEPŠAVANJE ŽUMER d.o.o.</izvorni_sadrzaj>
    <derivirana_varijabla naziv="DomainObject.Predmet.ProtustrankaIDrugi_1">SALON ZA ULJEPŠAVANJE ŽUMER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ULJEPŠAVANJE ŽUMER d.o.o., OIB 07004433573, Veslačka 2, 10000 Zagreb</izvorni_sadrzaj>
    <derivirana_varijabla naziv="DomainObject.Predmet.ProtustrankaIDrugiAdressOIB_1">SALON ZA ULJEPŠAVANJE ŽUMER d.o.o., OIB 07004433573,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ZA ULJEPŠAVANJE ŽUMER d.o.o.</item>
      <item>HRVATSKI ZAVOD ZA MIROVINSKO OSIGURANJE</item>
      <item>Vesna Žumer</item>
      <item>Romina Vuchetich</item>
    </izvorni_sadrzaj>
    <derivirana_varijabla naziv="DomainObject.Predmet.SudioniciListNaziv_1">
      <item>FINA Regionalni centar Zagreb</item>
      <item>SALON ZA ULJEPŠAVANJE ŽUMER d.o.o.</item>
      <item>HRVATSKI ZAVOD ZA MIROVINSKO OSIGURANJE</item>
      <item>Vesna Žumer</item>
      <item>Romina Vuchetich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 ZA ULJEPŠAVANJE ŽUMER d.o.o., OIB 07004433573, Veslačka 2,10000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izvorni_sadrzaj>
    <derivirana_varijabla naziv="DomainObject.Predmet.SudioniciListAdressOIB_1">
      <item>FINA Regionalni centar Zagreb, OIB 85821130368, Trg svibanjskih žrtava 1995. 1,10000 Zagreb</item>
      <item>SALON ZA ULJEPŠAVANJE ŽUMER d.o.o., OIB 07004433573, Veslačka 2,10000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07004433573</item>
      <item>, OIB null</item>
      <item>, OIB 23237065561</item>
      <item>, OIB 45555372664</item>
    </izvorni_sadrzaj>
    <derivirana_varijabla naziv="DomainObject.Predmet.SudioniciListNazivOIB_1">
      <item>, OIB 85821130368</item>
      <item>, OIB 07004433573</item>
      <item>, OIB null</item>
      <item>, OIB 23237065561</item>
      <item>, OIB 45555372664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1459</properties:Characters>
  <properties:Lines>42</properties:Lines>
  <properties:Paragraphs>17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2015-12-15T07:40:00Z</cp:lastPrinted>
  <dcterms:modified xmlns:xsi="http://www.w3.org/2001/XMLSchema-instance" xsi:type="dcterms:W3CDTF">2015-12-15T07:41:00Z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