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8610" w14:paraId="39d8610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29142A">
        <w:rPr>
          <w:b/>
        </w:rPr>
        <w:t>1004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582D66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451E27" w:rsidP="004B337A" w:rsidR="004B337A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29142A" w:rsidRPr="0029142A">
        <w:t>GRANIT PRANJIĆ d.o.o., A. Starčevića 33,21210 Solin, OIB: 54521146931</w:t>
      </w:r>
      <w:r w:rsidR="00451E27" w:rsidRPr="00A27FE8">
        <w:t xml:space="preserve">, dana </w:t>
      </w:r>
      <w:r w:rsidR="00582D66">
        <w:t>09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9142A" w:rsidRPr="0029142A">
        <w:t>GRANIT PRANJIĆ d.o.o., A. Starčevića 33,21210 Solin, OIB: 54521146931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582D66">
        <w:t>09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29142A">
        <w:t>5</w:t>
      </w:r>
      <w:r w:rsidR="009247F2" w:rsidRPr="00A27FE8">
        <w:t>,</w:t>
      </w:r>
      <w:r w:rsidR="0029142A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29142A" w:rsidRPr="0029142A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9142A" w:rsidRPr="0029142A">
        <w:t>GRANIT PRANJIĆ d.o.o., A. Starčevića 33,21210 Solin, OIB: 54521146931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29142A" w:rsidP="0029142A" w:rsidR="0029142A">
      <w:pPr>
        <w:ind w:firstLine="708"/>
        <w:jc w:val="both"/>
      </w:pPr>
      <w:r>
        <w:t>Financijska agencija RC Split, je podnijela ovom sudu 14. lipnja 2016. godine prijedlog za provedbu skraćenog stečajnog postupka nad dužnikom. U prijedlogu se u bitnome navodi da na dan 01.09.2015. godine dužnik u Očevidniku redoslijeda osnova za plaćanje ima evidentirane neizvršene osnove za plaćanje u neprekinutom razdoblju od 1713 dana u ukupnom iznosu od 546.848,67 kuna, da nema zaposlenih, da nema otvoren račune kod banke  i da nema zaplijenjenih sredstava na ime predujma za namirenje troškova stečajnog postupka.</w:t>
      </w:r>
    </w:p>
    <w:p w:rsidRDefault="0029142A" w:rsidP="0029142A" w:rsidR="0029142A">
      <w:pPr>
        <w:ind w:firstLine="708"/>
        <w:jc w:val="both"/>
      </w:pPr>
    </w:p>
    <w:p w:rsidRDefault="0029142A" w:rsidP="0029142A" w:rsidR="0029142A">
      <w:pPr>
        <w:ind w:firstLine="708"/>
        <w:jc w:val="both"/>
      </w:pPr>
      <w:r>
        <w:lastRenderedPageBreak/>
        <w:t>Dana 10. travnja  2017.g. naslovni sud je rješenjem pod podl.br. St-1415/2016 obustavio skraćeni stečajni postupak nad dužnikom, te utvrdio da će se postupak voditi pod novim poslovnim brojem.</w:t>
      </w:r>
    </w:p>
    <w:p w:rsidRDefault="0029142A" w:rsidP="0029142A" w:rsidR="0029142A">
      <w:pPr>
        <w:ind w:firstLine="708"/>
        <w:jc w:val="both"/>
      </w:pPr>
    </w:p>
    <w:p w:rsidRDefault="0029142A" w:rsidP="0029142A" w:rsidR="0029142A">
      <w:pPr>
        <w:ind w:firstLine="708"/>
        <w:jc w:val="both"/>
      </w:pPr>
      <w:r>
        <w:t>Na ročište održano 17. kolovoza 2018.g. zastupnik po zakonu dužnika nije pristupio niti dostavio potrebnu dokumentaciju o imovini dužnika. Sud je stoga službenim putem zatražio od Općinskog suda i Centra za vozila Hrvatske d.d. podatke o imovini dužnika. Iz potvrde Općinskog suda u Splitu, zk odjel Solin je vidljivo da dužnik nije upisan kao vlasnik nekretnina na području tog zk odjela, a iz uvjerenja Centra za vozila Hrvatske d.d. je vidljivo da dužnik nije evidentiran kao vlasnik vozila.</w:t>
      </w:r>
    </w:p>
    <w:p w:rsidRDefault="0029142A" w:rsidP="0029142A" w:rsidR="0029142A">
      <w:pPr>
        <w:ind w:firstLine="708"/>
        <w:jc w:val="both"/>
      </w:pPr>
    </w:p>
    <w:p w:rsidRDefault="0029142A" w:rsidP="0029142A" w:rsidR="004B4E5F">
      <w:pPr>
        <w:ind w:firstLine="708"/>
        <w:jc w:val="both"/>
      </w:pPr>
      <w:r>
        <w:t>Iz potvrde FINA od 16.08.2018.g. je vidljivo da u Očevidniku redoslijeda osnova za plaćanje na dan izdavanja potvrde dužnik ima evidentirane ne izvršene osnove za plaćanje u neprekidnom razdoblju od 2792 dana. Kod stečajnog dužnika je stoga ispunjen stečajni razlog nesposobnosti za plaćanje.</w:t>
      </w:r>
    </w:p>
    <w:p w:rsidRDefault="00936EEF" w:rsidP="00936EEF" w:rsidR="00936EEF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582D66">
        <w:t>10</w:t>
      </w:r>
      <w:r w:rsidR="0029142A">
        <w:t>04</w:t>
      </w:r>
      <w:r w:rsidR="00DD0B5E">
        <w:t>/201</w:t>
      </w:r>
      <w:r w:rsidR="00582D66">
        <w:t>7</w:t>
      </w:r>
      <w:r w:rsidR="00A90A96">
        <w:t xml:space="preserve"> od </w:t>
      </w:r>
      <w:r w:rsidR="00582D66">
        <w:t>06.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582D66" w:rsidRPr="00582D66">
        <w:t>St-10</w:t>
      </w:r>
      <w:r w:rsidR="0029142A">
        <w:t>04</w:t>
      </w:r>
      <w:r w:rsidR="00582D66" w:rsidRPr="00582D66">
        <w:t xml:space="preserve">/2017 od 06.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582D66">
        <w:rPr>
          <w:b/>
        </w:rPr>
        <w:t>09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51B7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582D66">
      <w:rPr>
        <w:rFonts w:hAnsi="Book Antiqua" w:ascii="Book Antiqua"/>
        <w:b/>
        <w:sz w:val="20"/>
        <w:szCs w:val="20"/>
      </w:rPr>
      <w:t>10</w:t>
    </w:r>
    <w:r w:rsidR="0029142A">
      <w:rPr>
        <w:rFonts w:hAnsi="Book Antiqua" w:ascii="Book Antiqua"/>
        <w:b/>
        <w:sz w:val="20"/>
        <w:szCs w:val="20"/>
      </w:rPr>
      <w:t>04</w:t>
    </w:r>
    <w:r w:rsidRPr="00561380">
      <w:rPr>
        <w:rFonts w:hAnsi="Book Antiqua" w:ascii="Book Antiqua"/>
        <w:b/>
        <w:sz w:val="20"/>
        <w:szCs w:val="20"/>
      </w:rPr>
      <w:t>/201</w:t>
    </w:r>
    <w:r w:rsidR="00582D66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1B76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1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B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B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B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B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1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B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B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B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B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 PRANJIĆ d.o.o. za proizvodnju i obradu kamena</izvorni_sadrzaj>
    <derivirana_varijabla naziv="DomainObject.Predmet.ProtustrankaFormated_1">  GRANIT PRANJIĆ d.o.o. za proizvodnju i obradu kamena</derivirana_varijabla>
  </DomainObject.Predmet.ProtustrankaFormated>
  <DomainObject.Predmet.ProtustrankaFormatedOIB>
    <izvorni_sadrzaj>  GRANIT PRANJIĆ d.o.o. za proizvodnju i obradu kamena, OIB 54521146931</izvorni_sadrzaj>
    <derivirana_varijabla naziv="DomainObject.Predmet.ProtustrankaFormatedOIB_1">  GRANIT PRANJIĆ d.o.o. za proizvodnju i obradu kamena, OIB 54521146931</derivirana_varijabla>
  </DomainObject.Predmet.ProtustrankaFormatedOIB>
  <DomainObject.Predmet.ProtustrankaFormatedWithAdress>
    <izvorni_sadrzaj> GRANIT PRANJIĆ d.o.o. za proizvodnju i obradu kamena, A. Starčevića 33, 21210 Solin</izvorni_sadrzaj>
    <derivirana_varijabla naziv="DomainObject.Predmet.ProtustrankaFormatedWithAdress_1"> GRANIT PRANJIĆ d.o.o. za proizvodnju i obradu kamena, A. Starčevića 33, 21210 Solin</derivirana_varijabla>
  </DomainObject.Predmet.ProtustrankaFormatedWithAdress>
  <DomainObject.Predmet.ProtustrankaFormatedWithAdressOIB>
    <izvorni_sadrzaj> GRANIT PRANJIĆ d.o.o. za proizvodnju i obradu kamena, OIB 54521146931, A. Starčevića 33, 21210 Solin</izvorni_sadrzaj>
    <derivirana_varijabla naziv="DomainObject.Predmet.ProtustrankaFormatedWithAdressOIB_1"> GRANIT PRANJIĆ d.o.o. za proizvodnju i obradu kamena, OIB 54521146931, A. Starčevića 33, 21210 Solin</derivirana_varijabla>
  </DomainObject.Predmet.ProtustrankaFormatedWithAdressOIB>
  <DomainObject.Predmet.ProtustrankaWithAdress>
    <izvorni_sadrzaj>GRANIT PRANJIĆ d.o.o. za proizvodnju i obradu kamena A. Starčevića 33, 21210 Solin</izvorni_sadrzaj>
    <derivirana_varijabla naziv="DomainObject.Predmet.ProtustrankaWithAdress_1">GRANIT PRANJIĆ d.o.o. za proizvodnju i obradu kamena A. Starčevića 33, 21210 Solin</derivirana_varijabla>
  </DomainObject.Predmet.ProtustrankaWithAdress>
  <DomainObject.Predmet.ProtustrankaWithAdressOIB>
    <izvorni_sadrzaj>GRANIT PRANJIĆ d.o.o. za proizvodnju i obradu kamena, OIB 54521146931, A. Starčevića 33, 21210 Solin</izvorni_sadrzaj>
    <derivirana_varijabla naziv="DomainObject.Predmet.ProtustrankaWithAdressOIB_1">GRANIT PRANJIĆ d.o.o. za proizvodnju i obradu kamena, OIB 54521146931, A. Starčevića 33, 21210 Solin</derivirana_varijabla>
  </DomainObject.Predmet.ProtustrankaWithAdressOIB>
  <DomainObject.Predmet.ProtustrankaNazivFormated>
    <izvorni_sadrzaj>GRANIT PRANJIĆ d.o.o. za proizvodnju i obradu kamena</izvorni_sadrzaj>
    <derivirana_varijabla naziv="DomainObject.Predmet.ProtustrankaNazivFormated_1">GRANIT PRANJIĆ d.o.o. za proizvodnju i obradu kamena</derivirana_varijabla>
  </DomainObject.Predmet.ProtustrankaNazivFormated>
  <DomainObject.Predmet.ProtustrankaNazivFormatedOIB>
    <izvorni_sadrzaj>GRANIT PRANJIĆ d.o.o. za proizvodnju i obradu kamena, OIB 54521146931</izvorni_sadrzaj>
    <derivirana_varijabla naziv="DomainObject.Predmet.ProtustrankaNazivFormatedOIB_1">GRANIT PRANJIĆ d.o.o. za proizvodnju i obradu kamena, OIB 54521146931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GRANIT PRANJIĆ d.o.o. za proizvodnju i obradu kamena</item>
    </izvorni_sadrzaj>
    <derivirana_varijabla naziv="DomainObject.Predmet.ProtuStrankaListFormated_1">
      <item>GRANIT PRANJIĆ d.o.o. za proizvodnju i obradu kamena</item>
    </derivirana_varijabla>
  </DomainObject.Predmet.ProtuStrankaListFormated>
  <DomainObject.Predmet.ProtuStrankaListFormatedOIB>
    <izvorni_sadrzaj>
      <item>GRANIT PRANJIĆ d.o.o. za proizvodnju i obradu kamena, OIB 54521146931</item>
    </izvorni_sadrzaj>
    <derivirana_varijabla naziv="DomainObject.Predmet.ProtuStrankaListFormatedOIB_1">
      <item>GRANIT PRANJIĆ d.o.o. za proizvodnju i obradu kamena, OIB 54521146931</item>
    </derivirana_varijabla>
  </DomainObject.Predmet.ProtuStrankaListFormatedOIB>
  <DomainObject.Predmet.ProtuStrankaListFormatedWithAdress>
    <izvorni_sadrzaj>
      <item>GRANIT PRANJIĆ d.o.o. za proizvodnju i obradu kamena, A. Starčevića 33, 21210 Solin</item>
    </izvorni_sadrzaj>
    <derivirana_varijabla naziv="DomainObject.Predmet.ProtuStrankaListFormatedWithAdress_1">
      <item>GRANIT PRANJIĆ d.o.o. za proizvodnju i obradu kamena, A. Starčevića 33, 21210 Solin</item>
    </derivirana_varijabla>
  </DomainObject.Predmet.ProtuStrankaListFormatedWithAdress>
  <DomainObject.Predmet.ProtuStrankaListFormatedWithAdressOIB>
    <izvorni_sadrzaj>
      <item>GRANIT PRANJIĆ d.o.o. za proizvodnju i obradu kamena, OIB 54521146931, A. Starčevića 33, 21210 Solin</item>
    </izvorni_sadrzaj>
    <derivirana_varijabla naziv="DomainObject.Predmet.ProtuStrankaListFormatedWithAdressOIB_1">
      <item>GRANIT PRANJIĆ d.o.o. za proizvodnju i obradu kamena, OIB 54521146931, A. Starčevića 33, 21210 Solin</item>
    </derivirana_varijabla>
  </DomainObject.Predmet.ProtuStrankaListFormatedWithAdressOIB>
  <DomainObject.Predmet.ProtuStrankaListNazivFormated>
    <izvorni_sadrzaj>
      <item>GRANIT PRANJIĆ d.o.o. za proizvodnju i obradu kamena</item>
    </izvorni_sadrzaj>
    <derivirana_varijabla naziv="DomainObject.Predmet.ProtuStrankaListNazivFormated_1">
      <item>GRANIT PRANJIĆ d.o.o. za proizvodnju i obradu kamena</item>
    </derivirana_varijabla>
  </DomainObject.Predmet.ProtuStrankaListNazivFormated>
  <DomainObject.Predmet.ProtuStrankaListNazivFormatedOIB>
    <izvorni_sadrzaj>
      <item>GRANIT PRANJIĆ d.o.o. za proizvodnju i obradu kamena, OIB 54521146931</item>
    </izvorni_sadrzaj>
    <derivirana_varijabla naziv="DomainObject.Predmet.ProtuStrankaListNazivFormatedOIB_1">
      <item>GRANIT PRANJIĆ d.o.o. za proizvodnju i obradu kamena, OIB 54521146931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GRANIT PRANJIĆ d.o.o. za proizvodnju i obradu kamena</izvorni_sadrzaj>
    <derivirana_varijabla naziv="DomainObject.Predmet.ProtustrankaIDrugi_1">GRANIT PRANJIĆ d.o.o. za proizvodnju i obradu kamena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GRANIT PRANJIĆ d.o.o. za proizvodnju i obradu kamena, OIB 54521146931, A. Starčevića 33, 21210 Solin</izvorni_sadrzaj>
    <derivirana_varijabla naziv="DomainObject.Predmet.ProtustrankaIDrugiAdressOIB_1">GRANIT PRANJIĆ d.o.o. za proizvodnju i obradu kamena, OIB 54521146931, A. Starčevića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PRANJIĆ d.o.o. za proizvodnju i obradu kamena</item>
      <item>FINANCIJSKA AGENCIJA, RC SPLIT</item>
      <item>RH, Ministarstvo financija</item>
    </izvorni_sadrzaj>
    <derivirana_varijabla naziv="DomainObject.Predmet.SudioniciListNaziv_1">
      <item>GRANIT PRANJIĆ d.o.o. za proizvodnju i obradu kamena</item>
      <item>FINANCIJSKA AGENCIJA, RC SPLIT</item>
      <item>RH, Ministarstvo financija</item>
    </derivirana_varijabla>
  </DomainObject.Predmet.SudioniciListNaziv>
  <DomainObject.Predmet.SudioniciListAdressOIB>
    <izvorni_sadrzaj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54521146931</item>
      <item>, OIB 85821130368</item>
      <item>, OIB 18683136487</item>
    </izvorni_sadrzaj>
    <derivirana_varijabla naziv="DomainObject.Predmet.SudioniciListNazivOIB_1">
      <item>, OIB 54521146931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St-1004/2017-16</izvorni_sadrzaj>
    <derivirana_varijabla naziv="DomainObject.PredzadnjaOdlukaIzPredmeta.Oznaka_1">St-1004/2017-16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845</properties:Words>
  <properties:Characters>4723</properties:Characters>
  <properties:Lines>113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2018-10-09T12:36:00Z</dcterms:created>
  <dc:creator>Katarina Franković</dc:creator>
  <cp:lastModifiedBy>Katarina Franković</cp:lastModifiedBy>
  <cp:lastPrinted>2018-10-09T12:37:00Z</cp:lastPrinted>
  <dcterms:modified xmlns:xsi="http://www.w3.org/2001/XMLSchema-instance" xsi:type="dcterms:W3CDTF">2018-10-09T12:37:00Z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(1004 - 17  otvaranje i zaključenje stečajnog postupka čl. 132  Split.docx)</vt:lpwstr>
  </prop:property>
  <prop:property name="CC_coloring" pid="5" fmtid="{D5CDD505-2E9C-101B-9397-08002B2CF9AE}">
    <vt:bool>false</vt:bool>
  </prop:property>
</prop:Properties>
</file>